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0" w:type="dxa"/>
          <w:right w:w="0" w:type="dxa"/>
        </w:tblCellMar>
        <w:tblLook w:val="04A0" w:firstRow="1" w:lastRow="0" w:firstColumn="1" w:lastColumn="0" w:noHBand="0" w:noVBand="1"/>
      </w:tblPr>
      <w:tblGrid>
        <w:gridCol w:w="3705"/>
        <w:gridCol w:w="7068"/>
      </w:tblGrid>
      <w:tr w:rsidR="000C3921" w14:paraId="30012B45" w14:textId="77777777" w:rsidTr="000C3921">
        <w:trPr>
          <w:trHeight w:val="1696"/>
        </w:trPr>
        <w:tc>
          <w:tcPr>
            <w:tcW w:w="3705" w:type="dxa"/>
            <w:tcMar>
              <w:top w:w="0" w:type="dxa"/>
              <w:left w:w="108" w:type="dxa"/>
              <w:bottom w:w="0" w:type="dxa"/>
              <w:right w:w="108" w:type="dxa"/>
            </w:tcMar>
            <w:hideMark/>
          </w:tcPr>
          <w:p w14:paraId="408E3334" w14:textId="0E40C4DC" w:rsidR="000C3921" w:rsidRDefault="00737E19" w:rsidP="000C3921">
            <w:r>
              <w:rPr>
                <w:bCs/>
              </w:rPr>
              <w:t xml:space="preserve">   </w:t>
            </w:r>
            <w:r w:rsidR="000C3921">
              <w:rPr>
                <w:bCs/>
              </w:rPr>
              <w:t>SỞ GD &amp; ĐT THANH HÓA</w:t>
            </w:r>
          </w:p>
          <w:p w14:paraId="2A4F3852" w14:textId="14D8C9D4" w:rsidR="000C3921" w:rsidRDefault="000C3921" w:rsidP="000C3921">
            <w:r>
              <w:rPr>
                <w:b/>
                <w:bCs/>
              </w:rPr>
              <w:t xml:space="preserve"> TRƯỜNG THPT L</w:t>
            </w:r>
            <w:r w:rsidR="00737E19">
              <w:rPr>
                <w:b/>
                <w:bCs/>
              </w:rPr>
              <w:t>AM KINH</w:t>
            </w:r>
          </w:p>
          <w:p w14:paraId="3C3060E1" w14:textId="77777777" w:rsidR="000C3921" w:rsidRDefault="00000000" w:rsidP="000C3921">
            <w:pPr>
              <w:jc w:val="center"/>
            </w:pPr>
            <w:r>
              <w:pict w14:anchorId="0A39CBD3">
                <v:shapetype id="_x0000_t202" coordsize="21600,21600" o:spt="202" path="m,l,21600r21600,l21600,xe">
                  <v:stroke joinstyle="miter"/>
                  <v:path gradientshapeok="t" o:connecttype="rect"/>
                </v:shapetype>
                <v:shape id="_x0000_s2386" type="#_x0000_t202" style="position:absolute;left:0;text-align:left;margin-left:22.05pt;margin-top:12.3pt;width:121.55pt;height:45pt;z-index:3">
                  <v:textbox style="mso-next-textbox:#_x0000_s2386">
                    <w:txbxContent>
                      <w:p w14:paraId="7D3205CB" w14:textId="77777777" w:rsidR="000C3921" w:rsidRDefault="000C3921" w:rsidP="000C3921">
                        <w:pPr>
                          <w:jc w:val="center"/>
                          <w:rPr>
                            <w:b/>
                          </w:rPr>
                        </w:pPr>
                        <w:r>
                          <w:rPr>
                            <w:b/>
                          </w:rPr>
                          <w:t>Đề chính thức</w:t>
                        </w:r>
                      </w:p>
                      <w:p w14:paraId="61EC9B4B" w14:textId="0137962B" w:rsidR="000C3921" w:rsidRPr="00AC6CB9" w:rsidRDefault="00737E19" w:rsidP="00AC6CB9">
                        <w:pPr>
                          <w:jc w:val="center"/>
                          <w:rPr>
                            <w:i/>
                          </w:rPr>
                        </w:pPr>
                        <w:r>
                          <w:rPr>
                            <w:i/>
                          </w:rPr>
                          <w:t xml:space="preserve">Gồm có </w:t>
                        </w:r>
                        <w:r w:rsidR="00AC6CB9">
                          <w:rPr>
                            <w:i/>
                          </w:rPr>
                          <w:t>05</w:t>
                        </w:r>
                        <w:r w:rsidR="000C3921">
                          <w:rPr>
                            <w:i/>
                          </w:rPr>
                          <w:t xml:space="preserve"> trang</w:t>
                        </w:r>
                      </w:p>
                    </w:txbxContent>
                  </v:textbox>
                </v:shape>
              </w:pict>
            </w:r>
            <w:r>
              <w:pict w14:anchorId="664D0FDA">
                <v:line id="_x0000_s2384" style="position:absolute;left:0;text-align:left;z-index:1" from="35.85pt,.55pt" to="125.85pt,.55pt"/>
              </w:pict>
            </w:r>
          </w:p>
        </w:tc>
        <w:tc>
          <w:tcPr>
            <w:tcW w:w="7068" w:type="dxa"/>
            <w:tcMar>
              <w:top w:w="0" w:type="dxa"/>
              <w:left w:w="108" w:type="dxa"/>
              <w:bottom w:w="0" w:type="dxa"/>
              <w:right w:w="108" w:type="dxa"/>
            </w:tcMar>
          </w:tcPr>
          <w:p w14:paraId="27016F55" w14:textId="77777777" w:rsidR="000C3921" w:rsidRPr="00D4780B" w:rsidRDefault="000C3921" w:rsidP="000C3921">
            <w:pPr>
              <w:ind w:left="64" w:right="32" w:hanging="64"/>
              <w:jc w:val="center"/>
              <w:rPr>
                <w:b/>
                <w:sz w:val="26"/>
              </w:rPr>
            </w:pPr>
            <w:r>
              <w:rPr>
                <w:b/>
                <w:sz w:val="26"/>
              </w:rPr>
              <w:t>ĐỀ THI KSCL VÀ CHỌN ĐỘI TUYỂN HSG LẦN I</w:t>
            </w:r>
          </w:p>
          <w:p w14:paraId="7D18D050" w14:textId="7204F2B6" w:rsidR="000C3921" w:rsidRPr="00AB0D4D" w:rsidRDefault="000C3921" w:rsidP="000C3921">
            <w:pPr>
              <w:ind w:left="60"/>
              <w:jc w:val="center"/>
              <w:rPr>
                <w:b/>
              </w:rPr>
            </w:pPr>
            <w:r>
              <w:rPr>
                <w:b/>
              </w:rPr>
              <w:t xml:space="preserve">NĂM HỌC </w:t>
            </w:r>
            <w:r>
              <w:rPr>
                <w:b/>
                <w:lang w:val="vi-VN"/>
              </w:rPr>
              <w:t>202</w:t>
            </w:r>
            <w:r w:rsidR="00737E19">
              <w:rPr>
                <w:b/>
              </w:rPr>
              <w:t>5</w:t>
            </w:r>
            <w:r>
              <w:rPr>
                <w:b/>
                <w:lang w:val="vi-VN"/>
              </w:rPr>
              <w:t xml:space="preserve"> – 202</w:t>
            </w:r>
            <w:r w:rsidR="00737E19">
              <w:rPr>
                <w:b/>
              </w:rPr>
              <w:t>6</w:t>
            </w:r>
          </w:p>
          <w:p w14:paraId="3BFC955C" w14:textId="027BE056" w:rsidR="000C3921" w:rsidRDefault="00113D76" w:rsidP="000C3921">
            <w:pPr>
              <w:ind w:left="60"/>
              <w:jc w:val="center"/>
              <w:rPr>
                <w:b/>
              </w:rPr>
            </w:pPr>
            <w:r>
              <w:rPr>
                <w:b/>
              </w:rPr>
              <w:t>Môn: Địa lý</w:t>
            </w:r>
            <w:r w:rsidR="000C3921">
              <w:rPr>
                <w:b/>
              </w:rPr>
              <w:t xml:space="preserve"> – Lớp 12</w:t>
            </w:r>
          </w:p>
          <w:p w14:paraId="63FAAD7B" w14:textId="15AACACD" w:rsidR="000C3921" w:rsidRDefault="000C3921" w:rsidP="000C3921">
            <w:pPr>
              <w:ind w:firstLine="60"/>
              <w:jc w:val="center"/>
              <w:rPr>
                <w:lang w:val="vi-VN"/>
              </w:rPr>
            </w:pPr>
            <w:r>
              <w:t>Th</w:t>
            </w:r>
            <w:r>
              <w:rPr>
                <w:lang w:val="vi-VN"/>
              </w:rPr>
              <w:t>ời gian:</w:t>
            </w:r>
            <w:r w:rsidR="00113D76">
              <w:t xml:space="preserve"> 6</w:t>
            </w:r>
            <w:r>
              <w:t xml:space="preserve">0 </w:t>
            </w:r>
            <w:r>
              <w:rPr>
                <w:lang w:val="vi-VN"/>
              </w:rPr>
              <w:t>phút (Không kể thời gian giao đề)</w:t>
            </w:r>
          </w:p>
          <w:p w14:paraId="22DE3754" w14:textId="589BDB5C" w:rsidR="000C3921" w:rsidRDefault="00000000" w:rsidP="000C3921">
            <w:pPr>
              <w:ind w:left="-108"/>
              <w:jc w:val="center"/>
            </w:pPr>
            <w:r>
              <w:pict w14:anchorId="27EE54A5">
                <v:rect id="_x0000_s2387" style="position:absolute;left:0;text-align:left;margin-left:213.55pt;margin-top:8.15pt;width:103.5pt;height:27.75pt;z-index:4">
                  <v:textbox>
                    <w:txbxContent>
                      <w:p w14:paraId="4D0E8196" w14:textId="3E9FA9C5" w:rsidR="000C3921" w:rsidRPr="00A24494" w:rsidRDefault="000C3921" w:rsidP="000C3921">
                        <w:pPr>
                          <w:jc w:val="center"/>
                          <w:rPr>
                            <w:b/>
                            <w:bCs/>
                          </w:rPr>
                        </w:pPr>
                        <w:r>
                          <w:rPr>
                            <w:b/>
                            <w:bCs/>
                            <w:lang w:val="vi-VN"/>
                          </w:rPr>
                          <w:t xml:space="preserve">Mã đề </w:t>
                        </w:r>
                        <w:r w:rsidR="00737E19">
                          <w:rPr>
                            <w:b/>
                            <w:bCs/>
                          </w:rPr>
                          <w:t>0001</w:t>
                        </w:r>
                      </w:p>
                    </w:txbxContent>
                  </v:textbox>
                </v:rect>
              </w:pict>
            </w:r>
            <w:r>
              <w:pict w14:anchorId="356612DC">
                <v:line id="_x0000_s2385" style="position:absolute;left:0;text-align:left;z-index:2" from="44.8pt,1.75pt" to="305.8pt,1.75pt"/>
              </w:pict>
            </w:r>
          </w:p>
          <w:p w14:paraId="41FD5DB8" w14:textId="77777777" w:rsidR="000C3921" w:rsidRDefault="000C3921" w:rsidP="000C3921">
            <w:pPr>
              <w:jc w:val="center"/>
            </w:pPr>
          </w:p>
        </w:tc>
      </w:tr>
    </w:tbl>
    <w:p w14:paraId="46BEB42E" w14:textId="77777777" w:rsidR="00C74EBC" w:rsidRDefault="00C74EBC" w:rsidP="000C3921">
      <w:pPr>
        <w:pStyle w:val="Normal0"/>
        <w:ind w:left="992"/>
        <w:contextualSpacing/>
        <w:jc w:val="both"/>
        <w:rPr>
          <w:rFonts w:ascii="Times New Roman" w:hAnsi="Times New Roman"/>
          <w:b/>
          <w:sz w:val="24"/>
          <w:szCs w:val="22"/>
          <w:lang w:eastAsia="en-US"/>
        </w:rPr>
      </w:pPr>
    </w:p>
    <w:p w14:paraId="7A74E3DB" w14:textId="77777777" w:rsidR="00737E19" w:rsidRDefault="00737E19" w:rsidP="000C3921">
      <w:pPr>
        <w:pStyle w:val="Normal0"/>
        <w:ind w:left="992"/>
        <w:contextualSpacing/>
        <w:jc w:val="both"/>
        <w:rPr>
          <w:rFonts w:ascii="Times New Roman" w:hAnsi="Times New Roman"/>
          <w:b/>
          <w:sz w:val="24"/>
          <w:szCs w:val="22"/>
          <w:lang w:eastAsia="en-US"/>
        </w:rPr>
      </w:pPr>
    </w:p>
    <w:p w14:paraId="3C74E81D" w14:textId="77777777" w:rsidR="00AC6CB9" w:rsidRPr="00A16C4C" w:rsidRDefault="00AC6CB9" w:rsidP="00AC6CB9">
      <w:pPr>
        <w:shd w:val="clear" w:color="auto" w:fill="FFFFFF"/>
      </w:pPr>
      <w:r w:rsidRPr="00A16C4C">
        <w:rPr>
          <w:b/>
        </w:rPr>
        <w:t xml:space="preserve">PHẦN I. Câu trắc nghiệm nhiều phương án lựa chọn. </w:t>
      </w:r>
      <w:r w:rsidRPr="00A16C4C">
        <w:t>Thí sinh trả lời từ câu 1 đến câu 20. Mỗi câu hỏi thí sinh chỉ chọn một phương án.</w:t>
      </w:r>
    </w:p>
    <w:p w14:paraId="6BF967DD" w14:textId="77777777" w:rsidR="00AC6CB9" w:rsidRPr="00B42611" w:rsidRDefault="00AC6CB9" w:rsidP="00AC6CB9">
      <w:pPr>
        <w:pStyle w:val="Normal23"/>
      </w:pPr>
      <w:r w:rsidRPr="00B42611">
        <w:rPr>
          <w:b/>
        </w:rPr>
        <w:t>Câu 1</w:t>
      </w:r>
      <w:r w:rsidRPr="00B42611">
        <w:t xml:space="preserve">. Ý nào sau đây </w:t>
      </w:r>
      <w:r w:rsidRPr="006876BF">
        <w:rPr>
          <w:bCs/>
        </w:rPr>
        <w:t xml:space="preserve">không </w:t>
      </w:r>
      <w:r w:rsidRPr="00B42611">
        <w:rPr>
          <w:bCs/>
        </w:rPr>
        <w:t>p</w:t>
      </w:r>
      <w:r w:rsidRPr="00B42611">
        <w:t>hải là hệ quả do vị trí địa lí mang lại cho nước ta?</w:t>
      </w:r>
    </w:p>
    <w:p w14:paraId="5A12867D" w14:textId="77777777" w:rsidR="00AC6CB9" w:rsidRPr="00B42611" w:rsidRDefault="00AC6CB9" w:rsidP="00AC6CB9">
      <w:pPr>
        <w:pStyle w:val="Normal23"/>
        <w:ind w:firstLine="720"/>
      </w:pPr>
      <w:r w:rsidRPr="00B42611">
        <w:rPr>
          <w:b/>
          <w:u w:val="single"/>
        </w:rPr>
        <w:t>A</w:t>
      </w:r>
      <w:r w:rsidRPr="00B42611">
        <w:t>. Thiên nhiên phân hóa theo độ cao.</w:t>
      </w:r>
      <w:r w:rsidRPr="00B42611">
        <w:rPr>
          <w:lang w:val="vi-VN"/>
        </w:rPr>
        <w:t xml:space="preserve">                      </w:t>
      </w:r>
      <w:r w:rsidRPr="00B42611">
        <w:rPr>
          <w:b/>
        </w:rPr>
        <w:t>B</w:t>
      </w:r>
      <w:r w:rsidRPr="00B42611">
        <w:t>. Khoáng sản phong phú chủng loại.</w:t>
      </w:r>
    </w:p>
    <w:p w14:paraId="13BE5755" w14:textId="77777777" w:rsidR="00AC6CB9" w:rsidRPr="00B42611" w:rsidRDefault="00AC6CB9" w:rsidP="00AC6CB9">
      <w:pPr>
        <w:pStyle w:val="Normal23"/>
        <w:ind w:firstLine="720"/>
      </w:pPr>
      <w:r w:rsidRPr="00B42611">
        <w:rPr>
          <w:b/>
        </w:rPr>
        <w:t>C</w:t>
      </w:r>
      <w:r w:rsidRPr="00B42611">
        <w:t>. Giao lưu thuận lợi với nhiều nước.</w:t>
      </w:r>
      <w:r w:rsidRPr="00B42611">
        <w:rPr>
          <w:lang w:val="vi-VN"/>
        </w:rPr>
        <w:t xml:space="preserve">                      </w:t>
      </w:r>
      <w:r w:rsidRPr="00B42611">
        <w:rPr>
          <w:b/>
        </w:rPr>
        <w:t>D</w:t>
      </w:r>
      <w:r w:rsidRPr="00B42611">
        <w:t>. Khí hậu phân hóa theo Bắc – Nam.</w:t>
      </w:r>
    </w:p>
    <w:p w14:paraId="08291D44" w14:textId="77777777" w:rsidR="00AC6CB9" w:rsidRPr="00B42611" w:rsidRDefault="00AC6CB9" w:rsidP="00AC6CB9">
      <w:pPr>
        <w:pStyle w:val="Normal23"/>
      </w:pPr>
      <w:r w:rsidRPr="00B42611">
        <w:rPr>
          <w:b/>
          <w:lang w:val="vi-VN"/>
        </w:rPr>
        <w:t xml:space="preserve">Câu 2. </w:t>
      </w:r>
      <w:r w:rsidRPr="00B42611">
        <w:rPr>
          <w:color w:val="000000"/>
        </w:rPr>
        <w:t>Ti suất giới tỉnh trẻ em mới sinh hiện nay ở nước ta còn cao chủ yếu do tác động của</w:t>
      </w:r>
    </w:p>
    <w:p w14:paraId="2C5474D3" w14:textId="77777777" w:rsidR="00AC6CB9" w:rsidRPr="00B42611" w:rsidRDefault="00AC6CB9" w:rsidP="00AC6CB9">
      <w:pPr>
        <w:pStyle w:val="Normal23"/>
      </w:pPr>
      <w:r w:rsidRPr="00B42611">
        <w:rPr>
          <w:rStyle w:val="YoungMixChar"/>
          <w:b/>
        </w:rPr>
        <w:tab/>
        <w:t xml:space="preserve">A. </w:t>
      </w:r>
      <w:r w:rsidRPr="00B42611">
        <w:t>tâm lí cũ và cơ cấu ngành chưa đa dạng.</w:t>
      </w:r>
    </w:p>
    <w:p w14:paraId="3F128231" w14:textId="77777777" w:rsidR="00AC6CB9" w:rsidRPr="00B42611" w:rsidRDefault="00AC6CB9" w:rsidP="00AC6CB9">
      <w:pPr>
        <w:pStyle w:val="Normal23"/>
      </w:pPr>
      <w:r w:rsidRPr="00B42611">
        <w:rPr>
          <w:rStyle w:val="YoungMixChar"/>
          <w:b/>
        </w:rPr>
        <w:tab/>
      </w:r>
      <w:r w:rsidRPr="00B42611">
        <w:rPr>
          <w:rStyle w:val="YoungMixChar"/>
          <w:b/>
          <w:u w:val="single"/>
        </w:rPr>
        <w:t>B</w:t>
      </w:r>
      <w:r w:rsidRPr="00B42611">
        <w:rPr>
          <w:rStyle w:val="YoungMixChar"/>
          <w:b/>
        </w:rPr>
        <w:t xml:space="preserve">. </w:t>
      </w:r>
      <w:r w:rsidRPr="00B42611">
        <w:t>phong tục cũ và phát triển kinh tế chậm.</w:t>
      </w:r>
    </w:p>
    <w:p w14:paraId="44196CD7" w14:textId="77777777" w:rsidR="00AC6CB9" w:rsidRPr="00B42611" w:rsidRDefault="00AC6CB9" w:rsidP="00AC6CB9">
      <w:pPr>
        <w:pStyle w:val="Normal23"/>
      </w:pPr>
      <w:r w:rsidRPr="00B42611">
        <w:rPr>
          <w:rStyle w:val="YoungMixChar"/>
          <w:b/>
        </w:rPr>
        <w:tab/>
        <w:t xml:space="preserve">C. </w:t>
      </w:r>
      <w:r w:rsidRPr="00B42611">
        <w:t>nhận thức giới tính thấp và sinh ít con.</w:t>
      </w:r>
    </w:p>
    <w:p w14:paraId="1E71422F" w14:textId="77777777" w:rsidR="00AC6CB9" w:rsidRPr="00B42611" w:rsidRDefault="00AC6CB9" w:rsidP="00AC6CB9">
      <w:pPr>
        <w:pStyle w:val="Normal23"/>
        <w:rPr>
          <w:lang w:val="vi-VN"/>
        </w:rPr>
      </w:pPr>
      <w:r w:rsidRPr="00B42611">
        <w:rPr>
          <w:rStyle w:val="YoungMixChar"/>
          <w:b/>
        </w:rPr>
        <w:tab/>
        <w:t xml:space="preserve">D. </w:t>
      </w:r>
      <w:r w:rsidRPr="00B42611">
        <w:t>các tập quán cũ và kinh tế nông nghiệp.</w:t>
      </w:r>
    </w:p>
    <w:p w14:paraId="7A04C2E3" w14:textId="77777777" w:rsidR="00AC6CB9" w:rsidRPr="00B42611" w:rsidRDefault="00AC6CB9" w:rsidP="00AC6CB9">
      <w:pPr>
        <w:pStyle w:val="Normal23"/>
      </w:pPr>
      <w:r w:rsidRPr="00B42611">
        <w:rPr>
          <w:b/>
          <w:color w:val="000000"/>
        </w:rPr>
        <w:t xml:space="preserve">Câu 3. </w:t>
      </w:r>
      <w:r w:rsidRPr="00B42611">
        <w:rPr>
          <w:color w:val="000000"/>
        </w:rPr>
        <w:t>Lao động nước ta đông là yếu tố quan trọng để ngành nông nghiệp</w:t>
      </w:r>
    </w:p>
    <w:p w14:paraId="23B5790D" w14:textId="77777777" w:rsidR="00AC6CB9" w:rsidRPr="00B42611" w:rsidRDefault="00AC6CB9" w:rsidP="00AC6CB9">
      <w:pPr>
        <w:pStyle w:val="Normal23"/>
      </w:pPr>
      <w:r w:rsidRPr="00B42611">
        <w:rPr>
          <w:rStyle w:val="YoungMixChar"/>
          <w:b/>
        </w:rPr>
        <w:tab/>
      </w:r>
      <w:r w:rsidRPr="00B42611">
        <w:rPr>
          <w:rStyle w:val="YoungMixChar"/>
          <w:b/>
          <w:u w:val="single"/>
        </w:rPr>
        <w:t>A</w:t>
      </w:r>
      <w:r w:rsidRPr="00B42611">
        <w:rPr>
          <w:rStyle w:val="YoungMixChar"/>
          <w:b/>
        </w:rPr>
        <w:t xml:space="preserve">. </w:t>
      </w:r>
      <w:r w:rsidRPr="00B42611">
        <w:t>nâng cao khả năng cạnh tranh của sản phẩm trên thị trường.</w:t>
      </w:r>
    </w:p>
    <w:p w14:paraId="03F1A17F" w14:textId="77777777" w:rsidR="00AC6CB9" w:rsidRPr="00B42611" w:rsidRDefault="00AC6CB9" w:rsidP="00AC6CB9">
      <w:pPr>
        <w:pStyle w:val="Normal23"/>
      </w:pPr>
      <w:r w:rsidRPr="00B42611">
        <w:rPr>
          <w:rStyle w:val="YoungMixChar"/>
          <w:b/>
        </w:rPr>
        <w:tab/>
        <w:t xml:space="preserve">B. </w:t>
      </w:r>
      <w:r w:rsidRPr="00B42611">
        <w:t>tăng năng suất cây trồng và vật nuôi ở các vùng chuyên canh.</w:t>
      </w:r>
    </w:p>
    <w:p w14:paraId="67CD3A55" w14:textId="77777777" w:rsidR="00AC6CB9" w:rsidRPr="00B42611" w:rsidRDefault="00AC6CB9" w:rsidP="00AC6CB9">
      <w:pPr>
        <w:pStyle w:val="Normal23"/>
      </w:pPr>
      <w:r w:rsidRPr="00B42611">
        <w:rPr>
          <w:rStyle w:val="YoungMixChar"/>
          <w:b/>
        </w:rPr>
        <w:tab/>
        <w:t xml:space="preserve">C. </w:t>
      </w:r>
      <w:r w:rsidRPr="00B42611">
        <w:t>áp dụng ngày càng rộng rãi các tiến bộ khoa học và kĩ thuật.</w:t>
      </w:r>
    </w:p>
    <w:p w14:paraId="4743CDBB" w14:textId="77777777" w:rsidR="00AC6CB9" w:rsidRPr="00B42611" w:rsidRDefault="00AC6CB9" w:rsidP="00AC6CB9">
      <w:pPr>
        <w:pStyle w:val="Normal23"/>
      </w:pPr>
      <w:r w:rsidRPr="00B42611">
        <w:rPr>
          <w:rStyle w:val="YoungMixChar"/>
          <w:b/>
        </w:rPr>
        <w:tab/>
        <w:t xml:space="preserve">D. </w:t>
      </w:r>
      <w:r w:rsidRPr="00B42611">
        <w:t>tạo ra giá trị và chất lượng sản phẩm ngày càng cao hơn trước.</w:t>
      </w:r>
    </w:p>
    <w:p w14:paraId="0F386CA2" w14:textId="77777777" w:rsidR="00AC6CB9" w:rsidRPr="00B42611" w:rsidRDefault="00AC6CB9" w:rsidP="00AC6CB9">
      <w:pPr>
        <w:pStyle w:val="Normal23"/>
        <w:rPr>
          <w:rFonts w:eastAsia="Calibri"/>
          <w:lang w:val="vi-VN"/>
        </w:rPr>
      </w:pPr>
      <w:r w:rsidRPr="00B42611">
        <w:rPr>
          <w:b/>
          <w:lang w:val="vi-VN"/>
        </w:rPr>
        <w:t xml:space="preserve">Câu 4. </w:t>
      </w:r>
      <w:r w:rsidRPr="00B42611">
        <w:rPr>
          <w:lang w:val="vi-VN"/>
        </w:rPr>
        <w:t>Thành phần kinh tế ngoài Nhà nước chiếm tỉ trọng cao nhất trong cơ cấu lao động theo thành phần kinh tế nước ta chủ yếu là do</w:t>
      </w:r>
    </w:p>
    <w:p w14:paraId="02AC3356" w14:textId="77777777" w:rsidR="00AC6CB9" w:rsidRPr="00B42611" w:rsidRDefault="00AC6CB9" w:rsidP="00AC6CB9">
      <w:pPr>
        <w:pStyle w:val="Normal23"/>
        <w:rPr>
          <w:lang w:val="vi-VN"/>
        </w:rPr>
      </w:pPr>
      <w:r w:rsidRPr="00B42611">
        <w:rPr>
          <w:b/>
          <w:lang w:val="vi-VN"/>
        </w:rPr>
        <w:tab/>
        <w:t xml:space="preserve">A. </w:t>
      </w:r>
      <w:r w:rsidRPr="00B42611">
        <w:rPr>
          <w:lang w:val="vi-VN"/>
        </w:rPr>
        <w:t>chính sách mở cửa hội nhập, đầu tư lớn, thu nhập cao và luôn ổn định.</w:t>
      </w:r>
    </w:p>
    <w:p w14:paraId="233A0B5D" w14:textId="77777777" w:rsidR="00AC6CB9" w:rsidRPr="00B42611" w:rsidRDefault="00AC6CB9" w:rsidP="00AC6CB9">
      <w:pPr>
        <w:pStyle w:val="Normal23"/>
        <w:rPr>
          <w:lang w:val="vi-VN"/>
        </w:rPr>
      </w:pPr>
      <w:r w:rsidRPr="00B42611">
        <w:rPr>
          <w:b/>
          <w:lang w:val="vi-VN"/>
        </w:rPr>
        <w:tab/>
      </w:r>
      <w:r w:rsidRPr="00B42611">
        <w:rPr>
          <w:b/>
          <w:u w:val="single"/>
          <w:lang w:val="vi-VN"/>
        </w:rPr>
        <w:t>B</w:t>
      </w:r>
      <w:r w:rsidRPr="00B42611">
        <w:rPr>
          <w:b/>
          <w:lang w:val="vi-VN"/>
        </w:rPr>
        <w:t xml:space="preserve">. </w:t>
      </w:r>
      <w:r w:rsidRPr="00B42611">
        <w:rPr>
          <w:lang w:val="vi-VN"/>
        </w:rPr>
        <w:t>hoạt động kinh tế đa dạng, chính sách phát triển kinh tế nhiều thành phần.</w:t>
      </w:r>
    </w:p>
    <w:p w14:paraId="04D2AD35" w14:textId="77777777" w:rsidR="00AC6CB9" w:rsidRPr="00B42611" w:rsidRDefault="00AC6CB9" w:rsidP="00AC6CB9">
      <w:pPr>
        <w:pStyle w:val="Normal23"/>
        <w:rPr>
          <w:lang w:val="vi-VN"/>
        </w:rPr>
      </w:pPr>
      <w:r w:rsidRPr="00B42611">
        <w:rPr>
          <w:b/>
          <w:lang w:val="vi-VN"/>
        </w:rPr>
        <w:tab/>
        <w:t xml:space="preserve">C. </w:t>
      </w:r>
      <w:r w:rsidRPr="00B42611">
        <w:rPr>
          <w:lang w:val="vi-VN"/>
        </w:rPr>
        <w:t>chính sách ưu đãi, khuyến kích phát triển của Nhà nước, thu nhập cao.</w:t>
      </w:r>
    </w:p>
    <w:p w14:paraId="214B7A23" w14:textId="77777777" w:rsidR="00AC6CB9" w:rsidRPr="00B42611" w:rsidRDefault="00AC6CB9" w:rsidP="00AC6CB9">
      <w:pPr>
        <w:pStyle w:val="Normal23"/>
        <w:rPr>
          <w:lang w:val="vi-VN"/>
        </w:rPr>
      </w:pPr>
      <w:r w:rsidRPr="00B42611">
        <w:rPr>
          <w:b/>
          <w:lang w:val="vi-VN"/>
        </w:rPr>
        <w:tab/>
        <w:t xml:space="preserve">D. </w:t>
      </w:r>
      <w:r w:rsidRPr="00B42611">
        <w:rPr>
          <w:lang w:val="vi-VN"/>
        </w:rPr>
        <w:t>không yêu cầu trình độ, thu nhập ổn định, ứng dụng khoa học kĩ thuật.</w:t>
      </w:r>
    </w:p>
    <w:p w14:paraId="679946D0" w14:textId="77777777" w:rsidR="00AC6CB9" w:rsidRPr="00B42611" w:rsidRDefault="00AC6CB9" w:rsidP="00AC6CB9">
      <w:pPr>
        <w:pStyle w:val="Normal23"/>
        <w:rPr>
          <w:spacing w:val="-2"/>
          <w:lang w:val="vi-VN" w:eastAsia="ja-JP"/>
        </w:rPr>
      </w:pPr>
      <w:r w:rsidRPr="00B42611">
        <w:rPr>
          <w:b/>
          <w:lang w:val="vi-VN"/>
        </w:rPr>
        <w:t xml:space="preserve">Câu 5. </w:t>
      </w:r>
      <w:r w:rsidRPr="00B42611">
        <w:rPr>
          <w:spacing w:val="-2"/>
          <w:lang w:val="vi-VN" w:eastAsia="ja-JP"/>
        </w:rPr>
        <w:t xml:space="preserve">Tỉ trọng nhóm ngành chế biến, chế tạo trong giá trị sản xuất công nghiệp nước ta </w:t>
      </w:r>
      <w:r>
        <w:rPr>
          <w:spacing w:val="-2"/>
          <w:lang w:val="vi-VN" w:eastAsia="ja-JP"/>
        </w:rPr>
        <w:t xml:space="preserve">hiện nay </w:t>
      </w:r>
      <w:r w:rsidRPr="00B42611">
        <w:rPr>
          <w:spacing w:val="-2"/>
          <w:lang w:val="vi-VN" w:eastAsia="ja-JP"/>
        </w:rPr>
        <w:t>tăng chủ yếu do</w:t>
      </w:r>
    </w:p>
    <w:p w14:paraId="7E3E78F1" w14:textId="77777777" w:rsidR="00AC6CB9" w:rsidRPr="00B42611" w:rsidRDefault="00AC6CB9" w:rsidP="00AC6CB9">
      <w:pPr>
        <w:pStyle w:val="Normal23"/>
        <w:ind w:firstLine="720"/>
        <w:rPr>
          <w:lang w:val="vi-VN" w:eastAsia="ja-JP"/>
        </w:rPr>
      </w:pPr>
      <w:r w:rsidRPr="00B42611">
        <w:rPr>
          <w:b/>
          <w:lang w:val="vi-VN" w:eastAsia="ja-JP"/>
        </w:rPr>
        <w:t xml:space="preserve">A. </w:t>
      </w:r>
      <w:r w:rsidRPr="00B42611">
        <w:rPr>
          <w:lang w:val="vi-VN" w:eastAsia="ja-JP"/>
        </w:rPr>
        <w:t>nguồn nguyên liệu phong phú, vốn đầu tư rất lớn, thị trường rộng.</w:t>
      </w:r>
    </w:p>
    <w:p w14:paraId="3DB2BE85" w14:textId="77777777" w:rsidR="00AC6CB9" w:rsidRPr="00B42611" w:rsidRDefault="00AC6CB9" w:rsidP="00AC6CB9">
      <w:pPr>
        <w:pStyle w:val="Normal23"/>
        <w:ind w:firstLine="720"/>
        <w:rPr>
          <w:lang w:val="vi-VN" w:eastAsia="ja-JP"/>
        </w:rPr>
      </w:pPr>
      <w:r w:rsidRPr="00B42611">
        <w:rPr>
          <w:b/>
          <w:lang w:val="vi-VN" w:eastAsia="ja-JP"/>
        </w:rPr>
        <w:t xml:space="preserve">B. </w:t>
      </w:r>
      <w:r w:rsidRPr="00B42611">
        <w:rPr>
          <w:lang w:val="vi-VN" w:eastAsia="ja-JP"/>
        </w:rPr>
        <w:t>lực lượng lao động trình độ cao, thị trường tiêu thụ được mở rộng.</w:t>
      </w:r>
    </w:p>
    <w:p w14:paraId="0D43CFA8" w14:textId="77777777" w:rsidR="00AC6CB9" w:rsidRPr="00B42611" w:rsidRDefault="00AC6CB9" w:rsidP="00AC6CB9">
      <w:pPr>
        <w:pStyle w:val="Normal23"/>
        <w:ind w:firstLine="720"/>
        <w:rPr>
          <w:lang w:val="vi-VN" w:eastAsia="ja-JP"/>
        </w:rPr>
      </w:pPr>
      <w:r w:rsidRPr="00B42611">
        <w:rPr>
          <w:b/>
          <w:u w:val="single"/>
          <w:lang w:val="vi-VN" w:eastAsia="ja-JP"/>
        </w:rPr>
        <w:t>C.</w:t>
      </w:r>
      <w:r w:rsidRPr="00B42611">
        <w:rPr>
          <w:b/>
          <w:lang w:val="vi-VN" w:eastAsia="ja-JP"/>
        </w:rPr>
        <w:t xml:space="preserve"> </w:t>
      </w:r>
      <w:r w:rsidRPr="00B42611">
        <w:rPr>
          <w:lang w:val="vi-VN" w:eastAsia="ja-JP"/>
        </w:rPr>
        <w:t>có nhiều ngành, hiệu quả kinh tế cao, thị trường tiêu thụ rộng lớn.</w:t>
      </w:r>
    </w:p>
    <w:p w14:paraId="7D82239D" w14:textId="77777777" w:rsidR="00AC6CB9" w:rsidRPr="00B42611" w:rsidRDefault="00AC6CB9" w:rsidP="00AC6CB9">
      <w:pPr>
        <w:pStyle w:val="Normal23"/>
        <w:ind w:firstLine="720"/>
        <w:rPr>
          <w:lang w:val="vi-VN" w:eastAsia="ja-JP"/>
        </w:rPr>
      </w:pPr>
      <w:r w:rsidRPr="00B42611">
        <w:rPr>
          <w:b/>
          <w:lang w:val="vi-VN" w:eastAsia="ja-JP"/>
        </w:rPr>
        <w:t xml:space="preserve">D. </w:t>
      </w:r>
      <w:r w:rsidRPr="00B42611">
        <w:rPr>
          <w:lang w:val="vi-VN" w:eastAsia="ja-JP"/>
        </w:rPr>
        <w:t>nguồn nguyên liệu phong phú, thị trường rộng, lao động trình độ.</w:t>
      </w:r>
    </w:p>
    <w:p w14:paraId="049D3819" w14:textId="77777777" w:rsidR="00AC6CB9" w:rsidRPr="006876BF" w:rsidRDefault="00AC6CB9" w:rsidP="00AC6CB9">
      <w:pPr>
        <w:pStyle w:val="Normal23"/>
        <w:rPr>
          <w:lang w:val="vi-VN"/>
        </w:rPr>
      </w:pPr>
      <w:r w:rsidRPr="00B42611">
        <w:rPr>
          <w:b/>
        </w:rPr>
        <w:t xml:space="preserve">Câu 6: </w:t>
      </w:r>
      <w:r w:rsidRPr="00B42611">
        <w:t>Nước ta ít sông lớn do</w:t>
      </w:r>
      <w:r>
        <w:rPr>
          <w:lang w:val="vi-VN"/>
        </w:rPr>
        <w:t xml:space="preserve"> </w:t>
      </w:r>
      <w:r w:rsidRPr="006876BF">
        <w:rPr>
          <w:lang w:val="vi-VN"/>
        </w:rPr>
        <w:t>những nguyên nhân chủ yếu nào sau đây?</w:t>
      </w:r>
    </w:p>
    <w:p w14:paraId="1E7DC684" w14:textId="77777777" w:rsidR="00AC6CB9" w:rsidRPr="00B42611" w:rsidRDefault="00AC6CB9" w:rsidP="00AC6CB9">
      <w:pPr>
        <w:pStyle w:val="Normal23"/>
        <w:ind w:firstLine="720"/>
        <w:rPr>
          <w:bCs/>
          <w:lang w:val="vi-VN"/>
        </w:rPr>
      </w:pPr>
      <w:r w:rsidRPr="00B42611">
        <w:rPr>
          <w:b/>
          <w:u w:val="single"/>
          <w:lang w:val="vi-VN"/>
        </w:rPr>
        <w:t>A.</w:t>
      </w:r>
      <w:r w:rsidRPr="00B42611">
        <w:rPr>
          <w:b/>
          <w:lang w:val="vi-VN"/>
        </w:rPr>
        <w:t xml:space="preserve"> </w:t>
      </w:r>
      <w:r>
        <w:rPr>
          <w:bCs/>
          <w:lang w:val="vi-VN"/>
        </w:rPr>
        <w:t>H</w:t>
      </w:r>
      <w:r w:rsidRPr="00B42611">
        <w:rPr>
          <w:bCs/>
          <w:lang w:val="vi-VN"/>
        </w:rPr>
        <w:t>ầu hết sông được tạo nên bởi ngoại lực và lãnh thổ hẹp ngang.</w:t>
      </w:r>
    </w:p>
    <w:p w14:paraId="5A35689A" w14:textId="77777777" w:rsidR="00AC6CB9" w:rsidRPr="00B42611" w:rsidRDefault="00AC6CB9" w:rsidP="00AC6CB9">
      <w:pPr>
        <w:pStyle w:val="Normal23"/>
        <w:ind w:firstLine="720"/>
      </w:pPr>
      <w:r w:rsidRPr="00B42611">
        <w:rPr>
          <w:b/>
        </w:rPr>
        <w:t xml:space="preserve">B. </w:t>
      </w:r>
      <w:r>
        <w:rPr>
          <w:lang w:val="vi-VN"/>
        </w:rPr>
        <w:t>C</w:t>
      </w:r>
      <w:r w:rsidRPr="00B42611">
        <w:t>hủ yếu là đứt gãy nội lực tạo nên sông ngòi và lãnh thổ kéo dài.</w:t>
      </w:r>
    </w:p>
    <w:p w14:paraId="4DFAD40E" w14:textId="77777777" w:rsidR="00AC6CB9" w:rsidRPr="00B42611" w:rsidRDefault="00AC6CB9" w:rsidP="00AC6CB9">
      <w:pPr>
        <w:pStyle w:val="Normal23"/>
        <w:ind w:firstLine="720"/>
      </w:pPr>
      <w:r w:rsidRPr="00B42611">
        <w:rPr>
          <w:b/>
        </w:rPr>
        <w:t xml:space="preserve">C. </w:t>
      </w:r>
      <w:r>
        <w:rPr>
          <w:lang w:val="vi-VN"/>
        </w:rPr>
        <w:t>K</w:t>
      </w:r>
      <w:r w:rsidRPr="00B42611">
        <w:t>hu vực đồi núi rộng và địa hình nghiêng theo hướng đông nam.</w:t>
      </w:r>
    </w:p>
    <w:p w14:paraId="2AA5FD72" w14:textId="77777777" w:rsidR="00AC6CB9" w:rsidRPr="00B42611" w:rsidRDefault="00AC6CB9" w:rsidP="00AC6CB9">
      <w:pPr>
        <w:pStyle w:val="Normal23"/>
        <w:ind w:firstLine="720"/>
      </w:pPr>
      <w:r w:rsidRPr="00B42611">
        <w:rPr>
          <w:b/>
        </w:rPr>
        <w:t xml:space="preserve">D. </w:t>
      </w:r>
      <w:r>
        <w:rPr>
          <w:lang w:val="vi-VN"/>
        </w:rPr>
        <w:t>H</w:t>
      </w:r>
      <w:r w:rsidRPr="00B42611">
        <w:t>ướng chảy sông ngòi tây bắc - đông nam và giáp với Biển Đông.</w:t>
      </w:r>
    </w:p>
    <w:p w14:paraId="3CF8C885" w14:textId="77777777" w:rsidR="00AC6CB9" w:rsidRPr="00B42611" w:rsidRDefault="00AC6CB9" w:rsidP="00AC6CB9">
      <w:pPr>
        <w:pStyle w:val="Normal23"/>
      </w:pPr>
      <w:r w:rsidRPr="00B42611">
        <w:rPr>
          <w:b/>
        </w:rPr>
        <w:t xml:space="preserve">Câu 7. </w:t>
      </w:r>
      <w:r w:rsidRPr="00B42611">
        <w:t>Sự phân hóa sông ngòi nước ta là kết quả tác động tổng hợp của</w:t>
      </w:r>
    </w:p>
    <w:p w14:paraId="2F316272" w14:textId="77777777" w:rsidR="00AC6CB9" w:rsidRPr="00B42611" w:rsidRDefault="00AC6CB9" w:rsidP="00AC6CB9">
      <w:pPr>
        <w:pStyle w:val="Normal23"/>
        <w:ind w:firstLine="720"/>
      </w:pPr>
      <w:r w:rsidRPr="00B42611">
        <w:rPr>
          <w:b/>
        </w:rPr>
        <w:t xml:space="preserve">A. </w:t>
      </w:r>
      <w:r w:rsidRPr="00B42611">
        <w:t>cấu trúc địa chất - địa hình, thực vật, nhiệt độ và hồ đầm.</w:t>
      </w:r>
    </w:p>
    <w:p w14:paraId="149A77DF" w14:textId="77777777" w:rsidR="00AC6CB9" w:rsidRPr="00B42611" w:rsidRDefault="00AC6CB9" w:rsidP="00AC6CB9">
      <w:pPr>
        <w:pStyle w:val="Normal23"/>
        <w:ind w:firstLine="720"/>
      </w:pPr>
      <w:r w:rsidRPr="00B42611">
        <w:rPr>
          <w:b/>
        </w:rPr>
        <w:t xml:space="preserve">B. </w:t>
      </w:r>
      <w:r w:rsidRPr="00B42611">
        <w:t>cấu trúc địa chất - địa hình, gió mùa, lượng mưa, hồ đầm.</w:t>
      </w:r>
    </w:p>
    <w:p w14:paraId="04F5724B" w14:textId="77777777" w:rsidR="00AC6CB9" w:rsidRPr="00B42611" w:rsidRDefault="00AC6CB9" w:rsidP="00AC6CB9">
      <w:pPr>
        <w:pStyle w:val="Normal23"/>
        <w:ind w:firstLine="720"/>
      </w:pPr>
      <w:r w:rsidRPr="00B42611">
        <w:rPr>
          <w:b/>
          <w:u w:val="single"/>
        </w:rPr>
        <w:t>C.</w:t>
      </w:r>
      <w:r w:rsidRPr="00B42611">
        <w:rPr>
          <w:b/>
        </w:rPr>
        <w:t xml:space="preserve"> </w:t>
      </w:r>
      <w:r w:rsidRPr="00B42611">
        <w:t>cấu trúc địa chất - địa hình, khí hậu, thực vật và hồ đầm.</w:t>
      </w:r>
    </w:p>
    <w:p w14:paraId="572E5746" w14:textId="77777777" w:rsidR="00AC6CB9" w:rsidRPr="00B42611" w:rsidRDefault="00AC6CB9" w:rsidP="00AC6CB9">
      <w:pPr>
        <w:pStyle w:val="Normal23"/>
        <w:ind w:firstLine="720"/>
      </w:pPr>
      <w:r w:rsidRPr="00B42611">
        <w:rPr>
          <w:b/>
        </w:rPr>
        <w:t xml:space="preserve">D. </w:t>
      </w:r>
      <w:r w:rsidRPr="00B42611">
        <w:t>cấu trúc địa chất - địa hình, thực vật, lượng mưa, hồ đầm.</w:t>
      </w:r>
    </w:p>
    <w:p w14:paraId="27D702D4" w14:textId="77777777" w:rsidR="00AC6CB9" w:rsidRPr="00B42611" w:rsidRDefault="00AC6CB9" w:rsidP="00AC6CB9">
      <w:pPr>
        <w:pStyle w:val="Normal23"/>
        <w:rPr>
          <w:lang w:val="vi-VN"/>
        </w:rPr>
      </w:pPr>
      <w:r w:rsidRPr="00B42611">
        <w:rPr>
          <w:b/>
          <w:bCs/>
          <w:lang w:val="vi-VN"/>
        </w:rPr>
        <w:t xml:space="preserve">Câu 8: </w:t>
      </w:r>
      <w:r w:rsidRPr="00B42611">
        <w:rPr>
          <w:lang w:val="vi-VN"/>
        </w:rPr>
        <w:t>Đặc</w:t>
      </w:r>
      <w:r w:rsidRPr="00B42611">
        <w:rPr>
          <w:spacing w:val="-1"/>
          <w:lang w:val="vi-VN"/>
        </w:rPr>
        <w:t xml:space="preserve"> </w:t>
      </w:r>
      <w:r w:rsidRPr="00B42611">
        <w:rPr>
          <w:lang w:val="vi-VN"/>
        </w:rPr>
        <w:t>điểm</w:t>
      </w:r>
      <w:r w:rsidRPr="00B42611">
        <w:rPr>
          <w:spacing w:val="-1"/>
          <w:lang w:val="vi-VN"/>
        </w:rPr>
        <w:t xml:space="preserve"> </w:t>
      </w:r>
      <w:r w:rsidRPr="00B42611">
        <w:rPr>
          <w:lang w:val="vi-VN"/>
        </w:rPr>
        <w:t>nổi bật về</w:t>
      </w:r>
      <w:r w:rsidRPr="00B42611">
        <w:rPr>
          <w:spacing w:val="-2"/>
          <w:lang w:val="vi-VN"/>
        </w:rPr>
        <w:t xml:space="preserve"> </w:t>
      </w:r>
      <w:r w:rsidRPr="00B42611">
        <w:rPr>
          <w:lang w:val="vi-VN"/>
        </w:rPr>
        <w:t>cơ cấu xã</w:t>
      </w:r>
      <w:r w:rsidRPr="00B42611">
        <w:rPr>
          <w:spacing w:val="-2"/>
          <w:lang w:val="vi-VN"/>
        </w:rPr>
        <w:t xml:space="preserve"> </w:t>
      </w:r>
      <w:r w:rsidRPr="00B42611">
        <w:rPr>
          <w:lang w:val="vi-VN"/>
        </w:rPr>
        <w:t>hội của</w:t>
      </w:r>
      <w:r w:rsidRPr="00B42611">
        <w:rPr>
          <w:spacing w:val="-1"/>
          <w:lang w:val="vi-VN"/>
        </w:rPr>
        <w:t xml:space="preserve"> </w:t>
      </w:r>
      <w:r w:rsidRPr="00B42611">
        <w:rPr>
          <w:lang w:val="vi-VN"/>
        </w:rPr>
        <w:t>dân</w:t>
      </w:r>
      <w:r w:rsidRPr="00B42611">
        <w:rPr>
          <w:spacing w:val="-1"/>
          <w:lang w:val="vi-VN"/>
        </w:rPr>
        <w:t xml:space="preserve"> </w:t>
      </w:r>
      <w:r w:rsidRPr="00B42611">
        <w:rPr>
          <w:lang w:val="vi-VN"/>
        </w:rPr>
        <w:t>số nước</w:t>
      </w:r>
      <w:r w:rsidRPr="00B42611">
        <w:rPr>
          <w:spacing w:val="-1"/>
          <w:lang w:val="vi-VN"/>
        </w:rPr>
        <w:t xml:space="preserve"> </w:t>
      </w:r>
      <w:r w:rsidRPr="00B42611">
        <w:rPr>
          <w:lang w:val="vi-VN"/>
        </w:rPr>
        <w:t>ta</w:t>
      </w:r>
      <w:r w:rsidRPr="00B42611">
        <w:rPr>
          <w:spacing w:val="-1"/>
          <w:lang w:val="vi-VN"/>
        </w:rPr>
        <w:t xml:space="preserve"> </w:t>
      </w:r>
      <w:r w:rsidRPr="00B42611">
        <w:rPr>
          <w:lang w:val="vi-VN"/>
        </w:rPr>
        <w:t xml:space="preserve">hiện nay </w:t>
      </w:r>
      <w:r w:rsidRPr="00B42611">
        <w:rPr>
          <w:spacing w:val="-5"/>
          <w:lang w:val="vi-VN"/>
        </w:rPr>
        <w:t>là</w:t>
      </w:r>
    </w:p>
    <w:p w14:paraId="7E945627" w14:textId="77777777" w:rsidR="00AC6CB9" w:rsidRPr="00B42611" w:rsidRDefault="00AC6CB9" w:rsidP="00AC6CB9">
      <w:pPr>
        <w:pStyle w:val="Normal23"/>
        <w:ind w:firstLine="720"/>
        <w:rPr>
          <w:lang w:val="vi-VN"/>
        </w:rPr>
      </w:pPr>
      <w:r w:rsidRPr="00B42611">
        <w:rPr>
          <w:b/>
          <w:u w:val="single"/>
          <w:lang w:val="vi-VN"/>
        </w:rPr>
        <w:t>A</w:t>
      </w:r>
      <w:r w:rsidRPr="00B42611">
        <w:rPr>
          <w:b/>
          <w:lang w:val="vi-VN"/>
        </w:rPr>
        <w:t>.</w:t>
      </w:r>
      <w:r w:rsidRPr="00B42611">
        <w:rPr>
          <w:b/>
          <w:spacing w:val="-4"/>
          <w:lang w:val="vi-VN"/>
        </w:rPr>
        <w:t xml:space="preserve"> </w:t>
      </w:r>
      <w:r w:rsidRPr="00B42611">
        <w:rPr>
          <w:lang w:val="vi-VN"/>
        </w:rPr>
        <w:t>trình độ dân</w:t>
      </w:r>
      <w:r w:rsidRPr="00B42611">
        <w:rPr>
          <w:spacing w:val="-1"/>
          <w:lang w:val="vi-VN"/>
        </w:rPr>
        <w:t xml:space="preserve"> </w:t>
      </w:r>
      <w:r w:rsidRPr="00B42611">
        <w:rPr>
          <w:lang w:val="vi-VN"/>
        </w:rPr>
        <w:t>trí tăng, tỉ</w:t>
      </w:r>
      <w:r w:rsidRPr="00B42611">
        <w:rPr>
          <w:spacing w:val="-1"/>
          <w:lang w:val="vi-VN"/>
        </w:rPr>
        <w:t xml:space="preserve"> </w:t>
      </w:r>
      <w:r w:rsidRPr="00B42611">
        <w:rPr>
          <w:lang w:val="vi-VN"/>
        </w:rPr>
        <w:t>lệ</w:t>
      </w:r>
      <w:r w:rsidRPr="00B42611">
        <w:rPr>
          <w:spacing w:val="-1"/>
          <w:lang w:val="vi-VN"/>
        </w:rPr>
        <w:t xml:space="preserve"> </w:t>
      </w:r>
      <w:r w:rsidRPr="00B42611">
        <w:rPr>
          <w:lang w:val="vi-VN"/>
        </w:rPr>
        <w:t>lao động</w:t>
      </w:r>
      <w:r w:rsidRPr="00B42611">
        <w:rPr>
          <w:spacing w:val="-1"/>
          <w:lang w:val="vi-VN"/>
        </w:rPr>
        <w:t xml:space="preserve"> </w:t>
      </w:r>
      <w:r w:rsidRPr="00B42611">
        <w:rPr>
          <w:lang w:val="vi-VN"/>
        </w:rPr>
        <w:t>công nghiệp</w:t>
      </w:r>
      <w:r w:rsidRPr="00B42611">
        <w:rPr>
          <w:spacing w:val="2"/>
          <w:lang w:val="vi-VN"/>
        </w:rPr>
        <w:t xml:space="preserve"> </w:t>
      </w:r>
      <w:r w:rsidRPr="00B42611">
        <w:rPr>
          <w:lang w:val="vi-VN"/>
        </w:rPr>
        <w:t>tăng,</w:t>
      </w:r>
      <w:r w:rsidRPr="00B42611">
        <w:rPr>
          <w:spacing w:val="-1"/>
          <w:lang w:val="vi-VN"/>
        </w:rPr>
        <w:t xml:space="preserve"> </w:t>
      </w:r>
      <w:r w:rsidRPr="00B42611">
        <w:rPr>
          <w:lang w:val="vi-VN"/>
        </w:rPr>
        <w:t>tỉ lệ</w:t>
      </w:r>
      <w:r w:rsidRPr="00B42611">
        <w:rPr>
          <w:spacing w:val="-1"/>
          <w:lang w:val="vi-VN"/>
        </w:rPr>
        <w:t xml:space="preserve"> </w:t>
      </w:r>
      <w:r w:rsidRPr="00B42611">
        <w:rPr>
          <w:lang w:val="vi-VN"/>
        </w:rPr>
        <w:t>lao</w:t>
      </w:r>
      <w:r w:rsidRPr="00B42611">
        <w:rPr>
          <w:spacing w:val="-1"/>
          <w:lang w:val="vi-VN"/>
        </w:rPr>
        <w:t xml:space="preserve"> </w:t>
      </w:r>
      <w:r w:rsidRPr="00B42611">
        <w:rPr>
          <w:lang w:val="vi-VN"/>
        </w:rPr>
        <w:t xml:space="preserve">động nông nghiệp </w:t>
      </w:r>
      <w:r w:rsidRPr="00B42611">
        <w:rPr>
          <w:spacing w:val="-2"/>
          <w:lang w:val="vi-VN"/>
        </w:rPr>
        <w:t>giảm.</w:t>
      </w:r>
    </w:p>
    <w:p w14:paraId="1BBA1FE4" w14:textId="77777777" w:rsidR="00AC6CB9" w:rsidRPr="00B42611" w:rsidRDefault="00AC6CB9" w:rsidP="00AC6CB9">
      <w:pPr>
        <w:pStyle w:val="Normal23"/>
        <w:ind w:firstLine="720"/>
        <w:rPr>
          <w:lang w:val="vi-VN"/>
        </w:rPr>
      </w:pPr>
      <w:r w:rsidRPr="00B42611">
        <w:rPr>
          <w:b/>
          <w:lang w:val="vi-VN"/>
        </w:rPr>
        <w:t>B.</w:t>
      </w:r>
      <w:r w:rsidRPr="00B42611">
        <w:rPr>
          <w:b/>
          <w:spacing w:val="-1"/>
          <w:lang w:val="vi-VN"/>
        </w:rPr>
        <w:t xml:space="preserve"> </w:t>
      </w:r>
      <w:r w:rsidRPr="00B42611">
        <w:rPr>
          <w:lang w:val="vi-VN"/>
        </w:rPr>
        <w:t>tỉ lệ</w:t>
      </w:r>
      <w:r w:rsidRPr="00B42611">
        <w:rPr>
          <w:spacing w:val="-1"/>
          <w:lang w:val="vi-VN"/>
        </w:rPr>
        <w:t xml:space="preserve"> </w:t>
      </w:r>
      <w:r w:rsidRPr="00B42611">
        <w:rPr>
          <w:lang w:val="vi-VN"/>
        </w:rPr>
        <w:t>dân số</w:t>
      </w:r>
      <w:r w:rsidRPr="00B42611">
        <w:rPr>
          <w:spacing w:val="-1"/>
          <w:lang w:val="vi-VN"/>
        </w:rPr>
        <w:t xml:space="preserve"> </w:t>
      </w:r>
      <w:r w:rsidRPr="00B42611">
        <w:rPr>
          <w:lang w:val="vi-VN"/>
        </w:rPr>
        <w:t>biết chữ</w:t>
      </w:r>
      <w:r w:rsidRPr="00B42611">
        <w:rPr>
          <w:spacing w:val="-1"/>
          <w:lang w:val="vi-VN"/>
        </w:rPr>
        <w:t xml:space="preserve"> </w:t>
      </w:r>
      <w:r w:rsidRPr="00B42611">
        <w:rPr>
          <w:lang w:val="vi-VN"/>
        </w:rPr>
        <w:t>tăng, có</w:t>
      </w:r>
      <w:r w:rsidRPr="00B42611">
        <w:rPr>
          <w:spacing w:val="-1"/>
          <w:lang w:val="vi-VN"/>
        </w:rPr>
        <w:t xml:space="preserve"> </w:t>
      </w:r>
      <w:r w:rsidRPr="00B42611">
        <w:rPr>
          <w:lang w:val="vi-VN"/>
        </w:rPr>
        <w:t>tỉ lệ</w:t>
      </w:r>
      <w:r w:rsidRPr="00B42611">
        <w:rPr>
          <w:spacing w:val="-1"/>
          <w:lang w:val="vi-VN"/>
        </w:rPr>
        <w:t xml:space="preserve"> </w:t>
      </w:r>
      <w:r w:rsidRPr="00B42611">
        <w:rPr>
          <w:lang w:val="vi-VN"/>
        </w:rPr>
        <w:t>lao động</w:t>
      </w:r>
      <w:r w:rsidRPr="00B42611">
        <w:rPr>
          <w:spacing w:val="-1"/>
          <w:lang w:val="vi-VN"/>
        </w:rPr>
        <w:t xml:space="preserve"> </w:t>
      </w:r>
      <w:r w:rsidRPr="00B42611">
        <w:rPr>
          <w:lang w:val="vi-VN"/>
        </w:rPr>
        <w:t>công</w:t>
      </w:r>
      <w:r w:rsidRPr="00B42611">
        <w:rPr>
          <w:spacing w:val="2"/>
          <w:lang w:val="vi-VN"/>
        </w:rPr>
        <w:t xml:space="preserve"> </w:t>
      </w:r>
      <w:r w:rsidRPr="00B42611">
        <w:rPr>
          <w:lang w:val="vi-VN"/>
        </w:rPr>
        <w:t>nghiệp tăng; có</w:t>
      </w:r>
      <w:r w:rsidRPr="00B42611">
        <w:rPr>
          <w:spacing w:val="-1"/>
          <w:lang w:val="vi-VN"/>
        </w:rPr>
        <w:t xml:space="preserve"> </w:t>
      </w:r>
      <w:r w:rsidRPr="00B42611">
        <w:rPr>
          <w:lang w:val="vi-VN"/>
        </w:rPr>
        <w:t xml:space="preserve">dân số đang già </w:t>
      </w:r>
      <w:r w:rsidRPr="00B42611">
        <w:rPr>
          <w:spacing w:val="-4"/>
          <w:lang w:val="vi-VN"/>
        </w:rPr>
        <w:t>hoá.</w:t>
      </w:r>
    </w:p>
    <w:p w14:paraId="4E661BE9" w14:textId="77777777" w:rsidR="00AC6CB9" w:rsidRPr="00B42611" w:rsidRDefault="00AC6CB9" w:rsidP="00AC6CB9">
      <w:pPr>
        <w:pStyle w:val="Normal23"/>
        <w:ind w:firstLine="720"/>
        <w:rPr>
          <w:lang w:val="vi-VN"/>
        </w:rPr>
      </w:pPr>
      <w:r w:rsidRPr="00B42611">
        <w:rPr>
          <w:b/>
          <w:lang w:val="vi-VN"/>
        </w:rPr>
        <w:t>C.</w:t>
      </w:r>
      <w:r w:rsidRPr="00B42611">
        <w:rPr>
          <w:b/>
          <w:spacing w:val="-2"/>
          <w:lang w:val="vi-VN"/>
        </w:rPr>
        <w:t xml:space="preserve"> </w:t>
      </w:r>
      <w:r w:rsidRPr="00B42611">
        <w:rPr>
          <w:lang w:val="vi-VN"/>
        </w:rPr>
        <w:t>tỉ lệ</w:t>
      </w:r>
      <w:r w:rsidRPr="00B42611">
        <w:rPr>
          <w:spacing w:val="-1"/>
          <w:lang w:val="vi-VN"/>
        </w:rPr>
        <w:t xml:space="preserve"> </w:t>
      </w:r>
      <w:r w:rsidRPr="00B42611">
        <w:rPr>
          <w:lang w:val="vi-VN"/>
        </w:rPr>
        <w:t>nam nhiều hơn</w:t>
      </w:r>
      <w:r w:rsidRPr="00B42611">
        <w:rPr>
          <w:spacing w:val="-1"/>
          <w:lang w:val="vi-VN"/>
        </w:rPr>
        <w:t xml:space="preserve"> </w:t>
      </w:r>
      <w:r w:rsidRPr="00B42611">
        <w:rPr>
          <w:lang w:val="vi-VN"/>
        </w:rPr>
        <w:t>nữ, có tỉ lệ</w:t>
      </w:r>
      <w:r w:rsidRPr="00B42611">
        <w:rPr>
          <w:spacing w:val="-1"/>
          <w:lang w:val="vi-VN"/>
        </w:rPr>
        <w:t xml:space="preserve"> </w:t>
      </w:r>
      <w:r w:rsidRPr="00B42611">
        <w:rPr>
          <w:lang w:val="vi-VN"/>
        </w:rPr>
        <w:t>nhóm</w:t>
      </w:r>
      <w:r w:rsidRPr="00B42611">
        <w:rPr>
          <w:spacing w:val="-1"/>
          <w:lang w:val="vi-VN"/>
        </w:rPr>
        <w:t xml:space="preserve"> </w:t>
      </w:r>
      <w:r w:rsidRPr="00B42611">
        <w:rPr>
          <w:lang w:val="vi-VN"/>
        </w:rPr>
        <w:t>tuổi 0-14 tuổi giảm, tỉ</w:t>
      </w:r>
      <w:r w:rsidRPr="00B42611">
        <w:rPr>
          <w:spacing w:val="-1"/>
          <w:lang w:val="vi-VN"/>
        </w:rPr>
        <w:t xml:space="preserve"> </w:t>
      </w:r>
      <w:r w:rsidRPr="00B42611">
        <w:rPr>
          <w:lang w:val="vi-VN"/>
        </w:rPr>
        <w:t>lệ</w:t>
      </w:r>
      <w:r w:rsidRPr="00B42611">
        <w:rPr>
          <w:spacing w:val="-1"/>
          <w:lang w:val="vi-VN"/>
        </w:rPr>
        <w:t xml:space="preserve"> </w:t>
      </w:r>
      <w:r w:rsidRPr="00B42611">
        <w:rPr>
          <w:lang w:val="vi-VN"/>
        </w:rPr>
        <w:t>lao động</w:t>
      </w:r>
      <w:r w:rsidRPr="00B42611">
        <w:rPr>
          <w:spacing w:val="-3"/>
          <w:lang w:val="vi-VN"/>
        </w:rPr>
        <w:t xml:space="preserve"> </w:t>
      </w:r>
      <w:r w:rsidRPr="00B42611">
        <w:rPr>
          <w:lang w:val="vi-VN"/>
        </w:rPr>
        <w:t xml:space="preserve">dịch vụ </w:t>
      </w:r>
      <w:r w:rsidRPr="00B42611">
        <w:rPr>
          <w:spacing w:val="-2"/>
          <w:lang w:val="vi-VN"/>
        </w:rPr>
        <w:t>tăng.</w:t>
      </w:r>
    </w:p>
    <w:p w14:paraId="3E498852" w14:textId="77777777" w:rsidR="00AC6CB9" w:rsidRPr="00B42611" w:rsidRDefault="00AC6CB9" w:rsidP="00AC6CB9">
      <w:pPr>
        <w:pStyle w:val="Normal23"/>
        <w:ind w:firstLine="720"/>
        <w:rPr>
          <w:lang w:val="vi-VN"/>
        </w:rPr>
      </w:pPr>
      <w:r w:rsidRPr="00B42611">
        <w:rPr>
          <w:b/>
          <w:lang w:val="vi-VN"/>
        </w:rPr>
        <w:t>D.</w:t>
      </w:r>
      <w:r w:rsidRPr="00B42611">
        <w:rPr>
          <w:b/>
          <w:spacing w:val="-2"/>
          <w:lang w:val="vi-VN"/>
        </w:rPr>
        <w:t xml:space="preserve"> </w:t>
      </w:r>
      <w:r w:rsidRPr="00B42611">
        <w:rPr>
          <w:lang w:val="vi-VN"/>
        </w:rPr>
        <w:t>tỉ lệ</w:t>
      </w:r>
      <w:r w:rsidRPr="00B42611">
        <w:rPr>
          <w:spacing w:val="-1"/>
          <w:lang w:val="vi-VN"/>
        </w:rPr>
        <w:t xml:space="preserve"> </w:t>
      </w:r>
      <w:r w:rsidRPr="00B42611">
        <w:rPr>
          <w:lang w:val="vi-VN"/>
        </w:rPr>
        <w:t>lao động</w:t>
      </w:r>
      <w:r w:rsidRPr="00B42611">
        <w:rPr>
          <w:spacing w:val="-1"/>
          <w:lang w:val="vi-VN"/>
        </w:rPr>
        <w:t xml:space="preserve"> </w:t>
      </w:r>
      <w:r w:rsidRPr="00B42611">
        <w:rPr>
          <w:lang w:val="vi-VN"/>
        </w:rPr>
        <w:t>nông nghiệp tăng, tỉ</w:t>
      </w:r>
      <w:r w:rsidRPr="00B42611">
        <w:rPr>
          <w:spacing w:val="-1"/>
          <w:lang w:val="vi-VN"/>
        </w:rPr>
        <w:t xml:space="preserve"> </w:t>
      </w:r>
      <w:r w:rsidRPr="00B42611">
        <w:rPr>
          <w:lang w:val="vi-VN"/>
        </w:rPr>
        <w:t>lệ</w:t>
      </w:r>
      <w:r w:rsidRPr="00B42611">
        <w:rPr>
          <w:spacing w:val="-1"/>
          <w:lang w:val="vi-VN"/>
        </w:rPr>
        <w:t xml:space="preserve"> </w:t>
      </w:r>
      <w:r w:rsidRPr="00B42611">
        <w:rPr>
          <w:lang w:val="vi-VN"/>
        </w:rPr>
        <w:t>người trên 60</w:t>
      </w:r>
      <w:r w:rsidRPr="00B42611">
        <w:rPr>
          <w:spacing w:val="-1"/>
          <w:lang w:val="vi-VN"/>
        </w:rPr>
        <w:t xml:space="preserve"> </w:t>
      </w:r>
      <w:r w:rsidRPr="00B42611">
        <w:rPr>
          <w:lang w:val="vi-VN"/>
        </w:rPr>
        <w:t>tuổi tăng, tỉ lệ</w:t>
      </w:r>
      <w:r w:rsidRPr="00B42611">
        <w:rPr>
          <w:spacing w:val="-2"/>
          <w:lang w:val="vi-VN"/>
        </w:rPr>
        <w:t xml:space="preserve"> </w:t>
      </w:r>
      <w:r w:rsidRPr="00B42611">
        <w:rPr>
          <w:lang w:val="vi-VN"/>
        </w:rPr>
        <w:t>nữ</w:t>
      </w:r>
      <w:r w:rsidRPr="00B42611">
        <w:rPr>
          <w:spacing w:val="-1"/>
          <w:lang w:val="vi-VN"/>
        </w:rPr>
        <w:t xml:space="preserve"> </w:t>
      </w:r>
      <w:r w:rsidRPr="00B42611">
        <w:rPr>
          <w:lang w:val="vi-VN"/>
        </w:rPr>
        <w:t xml:space="preserve">nhiều hơn </w:t>
      </w:r>
      <w:r w:rsidRPr="00B42611">
        <w:rPr>
          <w:spacing w:val="-4"/>
          <w:lang w:val="vi-VN"/>
        </w:rPr>
        <w:t>nam.</w:t>
      </w:r>
    </w:p>
    <w:p w14:paraId="25FF80FD" w14:textId="77777777" w:rsidR="00AC6CB9" w:rsidRPr="00B42611" w:rsidRDefault="00AC6CB9" w:rsidP="00AC6CB9">
      <w:pPr>
        <w:pStyle w:val="Normal23"/>
        <w:rPr>
          <w:lang w:val="vi-VN"/>
        </w:rPr>
      </w:pPr>
      <w:r w:rsidRPr="00B42611">
        <w:rPr>
          <w:b/>
          <w:lang w:val="vi-VN"/>
        </w:rPr>
        <w:t xml:space="preserve">Câu 9. </w:t>
      </w:r>
      <w:r w:rsidRPr="00B42611">
        <w:rPr>
          <w:lang w:val="de-DE"/>
        </w:rPr>
        <w:t>Giải pháp chủ yếu nào sau đây nhằm hạn chế rủi ro trong sản xuất cây công nghiệp và góp phần sử dụng hợp lí tài nguyên ở vùng đồi núi nước ta?</w:t>
      </w:r>
    </w:p>
    <w:p w14:paraId="56044386" w14:textId="77777777" w:rsidR="00AC6CB9" w:rsidRPr="00B42611" w:rsidRDefault="00AC6CB9" w:rsidP="00AC6CB9">
      <w:pPr>
        <w:pStyle w:val="Normal23"/>
        <w:rPr>
          <w:lang w:val="vi-VN"/>
        </w:rPr>
      </w:pPr>
      <w:r w:rsidRPr="00B42611">
        <w:rPr>
          <w:lang w:val="vi-VN"/>
        </w:rPr>
        <w:tab/>
        <w:t xml:space="preserve">  </w:t>
      </w:r>
      <w:r w:rsidRPr="00B42611">
        <w:rPr>
          <w:b/>
          <w:lang w:val="vi-VN"/>
        </w:rPr>
        <w:t xml:space="preserve">A. </w:t>
      </w:r>
      <w:r w:rsidRPr="00B42611">
        <w:rPr>
          <w:spacing w:val="2"/>
          <w:lang w:val="de-DE"/>
        </w:rPr>
        <w:t>Đa dạng hóa các thành phần kinh tế trong trồng và chế biến cây công nghiệp.</w:t>
      </w:r>
    </w:p>
    <w:p w14:paraId="7C9F4ECE" w14:textId="77777777" w:rsidR="00AC6CB9" w:rsidRPr="00B42611" w:rsidRDefault="00AC6CB9" w:rsidP="00AC6CB9">
      <w:pPr>
        <w:pStyle w:val="Normal23"/>
        <w:rPr>
          <w:lang w:val="vi-VN"/>
        </w:rPr>
      </w:pPr>
      <w:r w:rsidRPr="00B42611">
        <w:rPr>
          <w:lang w:val="vi-VN"/>
        </w:rPr>
        <w:tab/>
        <w:t xml:space="preserve">  </w:t>
      </w:r>
      <w:r w:rsidRPr="00B42611">
        <w:rPr>
          <w:b/>
          <w:lang w:val="vi-VN"/>
        </w:rPr>
        <w:t xml:space="preserve">B. </w:t>
      </w:r>
      <w:r w:rsidRPr="00B42611">
        <w:rPr>
          <w:lang w:val="de-DE"/>
        </w:rPr>
        <w:t>Nhà nước trợ giá, thu mua và tiêu thụ sản phẩm cây công nghiệp cho nhân dân.</w:t>
      </w:r>
    </w:p>
    <w:p w14:paraId="069F40F5" w14:textId="77777777" w:rsidR="00AC6CB9" w:rsidRPr="00B42611" w:rsidRDefault="00AC6CB9" w:rsidP="00AC6CB9">
      <w:pPr>
        <w:pStyle w:val="Normal23"/>
        <w:rPr>
          <w:lang w:val="vi-VN"/>
        </w:rPr>
      </w:pPr>
      <w:r w:rsidRPr="00B42611">
        <w:rPr>
          <w:lang w:val="vi-VN"/>
        </w:rPr>
        <w:lastRenderedPageBreak/>
        <w:tab/>
        <w:t xml:space="preserve">  </w:t>
      </w:r>
      <w:r w:rsidRPr="00B42611">
        <w:rPr>
          <w:b/>
          <w:u w:val="single"/>
          <w:lang w:val="vi-VN"/>
        </w:rPr>
        <w:t>C</w:t>
      </w:r>
      <w:r w:rsidRPr="00B42611">
        <w:rPr>
          <w:b/>
          <w:lang w:val="vi-VN"/>
        </w:rPr>
        <w:t xml:space="preserve">. </w:t>
      </w:r>
      <w:r w:rsidRPr="00B42611">
        <w:rPr>
          <w:lang w:val="de-DE"/>
        </w:rPr>
        <w:t>Đa dạng cơ cấu cây trồng, đẩy mạnh công nghiệp chế biến, ổn định thị trường.</w:t>
      </w:r>
    </w:p>
    <w:p w14:paraId="268B9DE5" w14:textId="77777777" w:rsidR="00AC6CB9" w:rsidRPr="00B42611" w:rsidRDefault="00AC6CB9" w:rsidP="00AC6CB9">
      <w:pPr>
        <w:pStyle w:val="Normal23"/>
        <w:rPr>
          <w:spacing w:val="-4"/>
          <w:lang w:val="vi-VN"/>
        </w:rPr>
      </w:pPr>
      <w:r w:rsidRPr="00B42611">
        <w:rPr>
          <w:lang w:val="vi-VN"/>
        </w:rPr>
        <w:tab/>
        <w:t xml:space="preserve">  </w:t>
      </w:r>
      <w:r w:rsidRPr="00B42611">
        <w:rPr>
          <w:b/>
          <w:lang w:val="vi-VN"/>
        </w:rPr>
        <w:t xml:space="preserve">D. </w:t>
      </w:r>
      <w:r w:rsidRPr="00B42611">
        <w:rPr>
          <w:spacing w:val="-4"/>
          <w:lang w:val="de-DE"/>
        </w:rPr>
        <w:t>Trao đổi với vùng khác để bổ sung lương thực, ổn định diện tích cây công nghiệp.</w:t>
      </w:r>
    </w:p>
    <w:p w14:paraId="55351815" w14:textId="77777777" w:rsidR="00AC6CB9" w:rsidRPr="00B42611" w:rsidRDefault="00AC6CB9" w:rsidP="00AC6CB9">
      <w:pPr>
        <w:pStyle w:val="Normal23"/>
      </w:pPr>
      <w:r w:rsidRPr="00B42611">
        <w:rPr>
          <w:b/>
        </w:rPr>
        <w:t>Câu 10</w:t>
      </w:r>
      <w:r w:rsidRPr="00B42611">
        <w:t xml:space="preserve">. Nông nghiệp nước ta </w:t>
      </w:r>
      <w:r>
        <w:t>hi</w:t>
      </w:r>
      <w:r>
        <w:rPr>
          <w:lang w:val="vi-VN"/>
        </w:rPr>
        <w:t xml:space="preserve">ện nay </w:t>
      </w:r>
      <w:r w:rsidRPr="00B42611">
        <w:t>phát triển theo hướng xanh, tuần hoàn và tái cơ cấu ngành nhằm</w:t>
      </w:r>
    </w:p>
    <w:p w14:paraId="70E9B8D0" w14:textId="77777777" w:rsidR="00AC6CB9" w:rsidRPr="00B42611" w:rsidRDefault="00AC6CB9" w:rsidP="00AC6CB9">
      <w:pPr>
        <w:pStyle w:val="Normal23"/>
        <w:ind w:firstLine="720"/>
      </w:pPr>
      <w:r w:rsidRPr="00B42611">
        <w:rPr>
          <w:b/>
        </w:rPr>
        <w:t>A.</w:t>
      </w:r>
      <w:r w:rsidRPr="00B42611">
        <w:t xml:space="preserve"> tăng hiệu quả trồng trọt, nâng cao giá trị các nông sản.</w:t>
      </w:r>
    </w:p>
    <w:p w14:paraId="516405F0" w14:textId="77777777" w:rsidR="00AC6CB9" w:rsidRPr="00B42611" w:rsidRDefault="00AC6CB9" w:rsidP="00AC6CB9">
      <w:pPr>
        <w:pStyle w:val="Normal23"/>
        <w:ind w:firstLine="720"/>
      </w:pPr>
      <w:r w:rsidRPr="00B42611">
        <w:rPr>
          <w:b/>
        </w:rPr>
        <w:t>B</w:t>
      </w:r>
      <w:r w:rsidRPr="00B42611">
        <w:t>. giảm nhẹ biến đổi khí hậu, ứng phó với xâm nhập mặn.</w:t>
      </w:r>
    </w:p>
    <w:p w14:paraId="0544A421" w14:textId="77777777" w:rsidR="00AC6CB9" w:rsidRPr="00B42611" w:rsidRDefault="00AC6CB9" w:rsidP="00AC6CB9">
      <w:pPr>
        <w:pStyle w:val="Normal23"/>
        <w:ind w:firstLine="720"/>
      </w:pPr>
      <w:r w:rsidRPr="00B42611">
        <w:rPr>
          <w:b/>
          <w:u w:val="single"/>
        </w:rPr>
        <w:t>C</w:t>
      </w:r>
      <w:r w:rsidRPr="00B42611">
        <w:t>. thích ứng với biến đổi khí hậu, nâng cao hiệu quả sản xuất.</w:t>
      </w:r>
    </w:p>
    <w:p w14:paraId="35593498" w14:textId="77777777" w:rsidR="00AC6CB9" w:rsidRPr="00B42611" w:rsidRDefault="00AC6CB9" w:rsidP="00AC6CB9">
      <w:pPr>
        <w:pStyle w:val="Normal23"/>
        <w:ind w:firstLine="720"/>
      </w:pPr>
      <w:r w:rsidRPr="00B42611">
        <w:rPr>
          <w:b/>
        </w:rPr>
        <w:t>D.</w:t>
      </w:r>
      <w:r w:rsidRPr="00B42611">
        <w:t xml:space="preserve"> thúc đẩy hình thành</w:t>
      </w:r>
      <w:r>
        <w:rPr>
          <w:lang w:val="vi-VN"/>
        </w:rPr>
        <w:t xml:space="preserve"> các</w:t>
      </w:r>
      <w:r w:rsidRPr="00B42611">
        <w:t xml:space="preserve"> vùng </w:t>
      </w:r>
      <w:r>
        <w:t>chuy</w:t>
      </w:r>
      <w:r>
        <w:rPr>
          <w:lang w:val="vi-VN"/>
        </w:rPr>
        <w:t>ê</w:t>
      </w:r>
      <w:r w:rsidRPr="00B42611">
        <w:t>n canh, tăng năng suất.</w:t>
      </w:r>
    </w:p>
    <w:p w14:paraId="3A43844F" w14:textId="77777777" w:rsidR="00AC6CB9" w:rsidRPr="00B42611" w:rsidRDefault="00AC6CB9" w:rsidP="00AC6CB9">
      <w:pPr>
        <w:pStyle w:val="Normal23"/>
      </w:pPr>
      <w:r w:rsidRPr="00B42611">
        <w:rPr>
          <w:b/>
        </w:rPr>
        <w:t>Câu 11</w:t>
      </w:r>
      <w:r w:rsidRPr="00B42611">
        <w:t>. Giao thông hàng không nước ta hiện nay phát triển mạnh chủ yếu do</w:t>
      </w:r>
    </w:p>
    <w:p w14:paraId="4B37A36A" w14:textId="77777777" w:rsidR="00AC6CB9" w:rsidRPr="00B42611" w:rsidRDefault="00AC6CB9" w:rsidP="00AC6CB9">
      <w:pPr>
        <w:pStyle w:val="Normal23"/>
        <w:ind w:firstLine="720"/>
      </w:pPr>
      <w:r w:rsidRPr="00B42611">
        <w:rPr>
          <w:b/>
          <w:bCs/>
        </w:rPr>
        <w:t>A</w:t>
      </w:r>
      <w:r w:rsidRPr="00B42611">
        <w:t>. hội nhập kinh tế toàn cầu, tăng trưởng kinh tế nhanh, cơ sở hạ tầng hiện đại.</w:t>
      </w:r>
    </w:p>
    <w:p w14:paraId="3084F5BF" w14:textId="77777777" w:rsidR="00AC6CB9" w:rsidRPr="00B42611" w:rsidRDefault="00AC6CB9" w:rsidP="00AC6CB9">
      <w:pPr>
        <w:pStyle w:val="Normal23"/>
        <w:ind w:firstLine="720"/>
      </w:pPr>
      <w:r w:rsidRPr="00B42611">
        <w:rPr>
          <w:b/>
          <w:bCs/>
          <w:u w:val="single"/>
        </w:rPr>
        <w:t>B</w:t>
      </w:r>
      <w:r w:rsidRPr="00B42611">
        <w:t>. nhu cầu tăng lên, nâng cấp cơ sở vật chất, kĩ thuật, chính sách phát triển hợp lí.</w:t>
      </w:r>
    </w:p>
    <w:p w14:paraId="77D46ADD" w14:textId="77777777" w:rsidR="00AC6CB9" w:rsidRPr="00B42611" w:rsidRDefault="00AC6CB9" w:rsidP="00AC6CB9">
      <w:pPr>
        <w:pStyle w:val="Normal23"/>
        <w:ind w:firstLine="720"/>
      </w:pPr>
      <w:r w:rsidRPr="00B42611">
        <w:rPr>
          <w:b/>
          <w:bCs/>
        </w:rPr>
        <w:t>C</w:t>
      </w:r>
      <w:r w:rsidRPr="00B42611">
        <w:t>. chiến lược phát triển táo bạo, hội nhập quốc tế sâu rộng, đầu tư kĩ thuật mới.</w:t>
      </w:r>
    </w:p>
    <w:p w14:paraId="2B148F41" w14:textId="77777777" w:rsidR="00AC6CB9" w:rsidRPr="00B42611" w:rsidRDefault="00AC6CB9" w:rsidP="00AC6CB9">
      <w:pPr>
        <w:pStyle w:val="Normal23"/>
        <w:ind w:firstLine="720"/>
      </w:pPr>
      <w:r w:rsidRPr="00B42611">
        <w:rPr>
          <w:b/>
          <w:bCs/>
        </w:rPr>
        <w:t>D</w:t>
      </w:r>
      <w:r w:rsidRPr="00B42611">
        <w:t>. kinh tế phục hồi nhanh sau dịch bệnh, cảng hàng không hiện đại, thu hút vốn.</w:t>
      </w:r>
    </w:p>
    <w:p w14:paraId="4EC88AE7" w14:textId="77777777" w:rsidR="00AC6CB9" w:rsidRPr="00B42611" w:rsidRDefault="00AC6CB9" w:rsidP="00AC6CB9">
      <w:pPr>
        <w:pStyle w:val="Normal23"/>
      </w:pPr>
      <w:r w:rsidRPr="00B42611">
        <w:rPr>
          <w:b/>
          <w:color w:val="000000"/>
        </w:rPr>
        <w:t xml:space="preserve">Câu 12. </w:t>
      </w:r>
      <w:r w:rsidRPr="00B42611">
        <w:rPr>
          <w:color w:val="000000"/>
        </w:rPr>
        <w:t>Biểu hiện của sự suy giảm tài nguyên đất ở nước ta là</w:t>
      </w:r>
    </w:p>
    <w:p w14:paraId="7E859508" w14:textId="77777777" w:rsidR="00AC6CB9" w:rsidRPr="00B42611" w:rsidRDefault="00AC6CB9" w:rsidP="00AC6CB9">
      <w:pPr>
        <w:pStyle w:val="Normal23"/>
      </w:pPr>
      <w:r w:rsidRPr="00B42611">
        <w:rPr>
          <w:rStyle w:val="YoungMixChar"/>
          <w:b/>
        </w:rPr>
        <w:tab/>
        <w:t xml:space="preserve">A. </w:t>
      </w:r>
      <w:r w:rsidRPr="00B42611">
        <w:t>thu hẹp đất, hoang mạc hoá, mặn hoá, phèn hoá, bạc màu.</w:t>
      </w:r>
    </w:p>
    <w:p w14:paraId="65B3614B" w14:textId="77777777" w:rsidR="00AC6CB9" w:rsidRPr="00B42611" w:rsidRDefault="00AC6CB9" w:rsidP="00AC6CB9">
      <w:pPr>
        <w:pStyle w:val="Normal23"/>
      </w:pPr>
      <w:r w:rsidRPr="00B42611">
        <w:rPr>
          <w:rStyle w:val="YoungMixChar"/>
          <w:b/>
        </w:rPr>
        <w:tab/>
        <w:t xml:space="preserve">B. </w:t>
      </w:r>
      <w:r w:rsidRPr="00B42611">
        <w:t>thiếu nước, hoang mạc hoá, mặn hoá, phèn hoá, bạc màu.</w:t>
      </w:r>
    </w:p>
    <w:p w14:paraId="2DA87129" w14:textId="77777777" w:rsidR="00AC6CB9" w:rsidRPr="00B42611" w:rsidRDefault="00AC6CB9" w:rsidP="00AC6CB9">
      <w:pPr>
        <w:pStyle w:val="Normal23"/>
      </w:pPr>
      <w:r w:rsidRPr="00B42611">
        <w:rPr>
          <w:rStyle w:val="YoungMixChar"/>
          <w:b/>
        </w:rPr>
        <w:tab/>
      </w:r>
      <w:r w:rsidRPr="00B42611">
        <w:rPr>
          <w:rStyle w:val="YoungMixChar"/>
          <w:b/>
          <w:u w:val="single"/>
        </w:rPr>
        <w:t>C</w:t>
      </w:r>
      <w:r w:rsidRPr="00B42611">
        <w:rPr>
          <w:rStyle w:val="YoungMixChar"/>
          <w:b/>
        </w:rPr>
        <w:t xml:space="preserve">. </w:t>
      </w:r>
      <w:r w:rsidRPr="00B42611">
        <w:t>xói mòn đất, hoang mạc hoá, mặn hoá, phèn hoá, bạc màu.</w:t>
      </w:r>
    </w:p>
    <w:p w14:paraId="3209EF7D" w14:textId="77777777" w:rsidR="00AC6CB9" w:rsidRPr="00B42611" w:rsidRDefault="00AC6CB9" w:rsidP="00AC6CB9">
      <w:pPr>
        <w:pStyle w:val="Normal23"/>
      </w:pPr>
      <w:r w:rsidRPr="00B42611">
        <w:rPr>
          <w:rStyle w:val="YoungMixChar"/>
          <w:b/>
        </w:rPr>
        <w:tab/>
        <w:t xml:space="preserve">D. </w:t>
      </w:r>
      <w:r w:rsidRPr="00B42611">
        <w:t>ngập nước, hoang mạc hoá, mặn hoá, phèn hoá, bạc màu.</w:t>
      </w:r>
    </w:p>
    <w:p w14:paraId="42354DBA" w14:textId="77777777" w:rsidR="00AC6CB9" w:rsidRPr="00B42611" w:rsidRDefault="00AC6CB9" w:rsidP="00AC6CB9">
      <w:pPr>
        <w:pStyle w:val="Normal23"/>
        <w:rPr>
          <w:lang w:val="pt-BR"/>
        </w:rPr>
      </w:pPr>
      <w:r w:rsidRPr="00B42611">
        <w:rPr>
          <w:b/>
          <w:lang w:val="pt-BR"/>
        </w:rPr>
        <w:t xml:space="preserve">Câu 13. </w:t>
      </w:r>
      <w:r w:rsidRPr="00B42611">
        <w:rPr>
          <w:lang w:val="pt-BR"/>
        </w:rPr>
        <w:t>Đặc điểm nào sau đây thể hiện tính nhiệt đới ẩm gió mùa của sông ngòi nước ta?</w:t>
      </w:r>
    </w:p>
    <w:p w14:paraId="11F39EB5" w14:textId="77777777" w:rsidR="00AC6CB9" w:rsidRPr="00B42611" w:rsidRDefault="00AC6CB9" w:rsidP="00AC6CB9">
      <w:pPr>
        <w:pStyle w:val="Normal23"/>
        <w:rPr>
          <w:lang w:val="pt-BR"/>
        </w:rPr>
      </w:pPr>
      <w:r w:rsidRPr="00B42611">
        <w:rPr>
          <w:b/>
          <w:lang w:val="pt-BR"/>
        </w:rPr>
        <w:tab/>
        <w:t xml:space="preserve">A. </w:t>
      </w:r>
      <w:r w:rsidRPr="00B42611">
        <w:rPr>
          <w:lang w:val="pt-BR"/>
        </w:rPr>
        <w:t>Sông chảy theo hướng vòng cung và t</w:t>
      </w:r>
      <w:r w:rsidRPr="00B42611">
        <w:rPr>
          <w:lang w:val="vi"/>
        </w:rPr>
        <w:t xml:space="preserve">ây </w:t>
      </w:r>
      <w:r w:rsidRPr="00B42611">
        <w:rPr>
          <w:lang w:val="pt-BR"/>
        </w:rPr>
        <w:t>b</w:t>
      </w:r>
      <w:r w:rsidRPr="00B42611">
        <w:rPr>
          <w:lang w:val="vi"/>
        </w:rPr>
        <w:t>ắc</w:t>
      </w:r>
      <w:r w:rsidRPr="00B42611">
        <w:rPr>
          <w:lang w:val="pt-BR"/>
        </w:rPr>
        <w:t xml:space="preserve"> - đ</w:t>
      </w:r>
      <w:r w:rsidRPr="00B42611">
        <w:rPr>
          <w:lang w:val="vi"/>
        </w:rPr>
        <w:t xml:space="preserve">ông </w:t>
      </w:r>
      <w:r w:rsidRPr="00B42611">
        <w:rPr>
          <w:lang w:val="pt-BR"/>
        </w:rPr>
        <w:t>n</w:t>
      </w:r>
      <w:r w:rsidRPr="00B42611">
        <w:rPr>
          <w:lang w:val="vi"/>
        </w:rPr>
        <w:t>am</w:t>
      </w:r>
      <w:r w:rsidRPr="00B42611">
        <w:rPr>
          <w:lang w:val="pt-BR"/>
        </w:rPr>
        <w:t>.</w:t>
      </w:r>
    </w:p>
    <w:p w14:paraId="4A1C39D4" w14:textId="77777777" w:rsidR="00AC6CB9" w:rsidRPr="00B42611" w:rsidRDefault="00AC6CB9" w:rsidP="00AC6CB9">
      <w:pPr>
        <w:pStyle w:val="Normal23"/>
        <w:rPr>
          <w:lang w:val="pt-BR"/>
        </w:rPr>
      </w:pPr>
      <w:r w:rsidRPr="00B42611">
        <w:rPr>
          <w:b/>
          <w:lang w:val="pt-BR"/>
        </w:rPr>
        <w:tab/>
        <w:t xml:space="preserve">B. </w:t>
      </w:r>
      <w:r w:rsidRPr="00B42611">
        <w:rPr>
          <w:lang w:val="pt-BR"/>
        </w:rPr>
        <w:t>Tổng l</w:t>
      </w:r>
      <w:r w:rsidRPr="00B42611">
        <w:rPr>
          <w:lang w:val="vi"/>
        </w:rPr>
        <w:t>ượng nước phân bố đều giữa các hệ thống sông.</w:t>
      </w:r>
    </w:p>
    <w:p w14:paraId="37E35D12" w14:textId="77777777" w:rsidR="00AC6CB9" w:rsidRPr="00B42611" w:rsidRDefault="00AC6CB9" w:rsidP="00AC6CB9">
      <w:pPr>
        <w:pStyle w:val="Normal23"/>
        <w:rPr>
          <w:lang w:val="pt-BR"/>
        </w:rPr>
      </w:pPr>
      <w:r w:rsidRPr="00B42611">
        <w:rPr>
          <w:b/>
          <w:lang w:val="pt-BR"/>
        </w:rPr>
        <w:tab/>
        <w:t xml:space="preserve">C. </w:t>
      </w:r>
      <w:r w:rsidRPr="00B42611">
        <w:rPr>
          <w:lang w:val="pt-BR"/>
        </w:rPr>
        <w:t>Hạ lưu các</w:t>
      </w:r>
      <w:r w:rsidRPr="00B42611">
        <w:rPr>
          <w:lang w:val="vi"/>
        </w:rPr>
        <w:t xml:space="preserve"> sông đều</w:t>
      </w:r>
      <w:r w:rsidRPr="00B42611">
        <w:rPr>
          <w:lang w:val="pt-BR"/>
        </w:rPr>
        <w:t xml:space="preserve"> có độ </w:t>
      </w:r>
      <w:r w:rsidRPr="00B42611">
        <w:rPr>
          <w:lang w:val="vi"/>
        </w:rPr>
        <w:t>dốc</w:t>
      </w:r>
      <w:r w:rsidRPr="00B42611">
        <w:rPr>
          <w:lang w:val="pt-BR"/>
        </w:rPr>
        <w:t xml:space="preserve"> lớn,</w:t>
      </w:r>
      <w:r w:rsidRPr="00B42611">
        <w:rPr>
          <w:lang w:val="vi"/>
        </w:rPr>
        <w:t xml:space="preserve"> dòng chảy phức tạp.</w:t>
      </w:r>
    </w:p>
    <w:p w14:paraId="28765A53" w14:textId="77777777" w:rsidR="00AC6CB9" w:rsidRPr="00B42611" w:rsidRDefault="00AC6CB9" w:rsidP="00AC6CB9">
      <w:pPr>
        <w:pStyle w:val="Normal23"/>
        <w:rPr>
          <w:lang w:val="vi"/>
        </w:rPr>
      </w:pPr>
      <w:r w:rsidRPr="00B42611">
        <w:rPr>
          <w:b/>
          <w:lang w:val="pt-BR"/>
        </w:rPr>
        <w:tab/>
      </w:r>
      <w:r w:rsidRPr="00B42611">
        <w:rPr>
          <w:b/>
          <w:u w:val="single"/>
          <w:lang w:val="pt-BR"/>
        </w:rPr>
        <w:t>D</w:t>
      </w:r>
      <w:r w:rsidRPr="00B42611">
        <w:rPr>
          <w:b/>
          <w:lang w:val="pt-BR"/>
        </w:rPr>
        <w:t xml:space="preserve">. </w:t>
      </w:r>
      <w:r w:rsidRPr="00B42611">
        <w:rPr>
          <w:lang w:val="vi"/>
        </w:rPr>
        <w:t>Sông có lưu lượng nước lớn</w:t>
      </w:r>
      <w:r w:rsidRPr="00B42611">
        <w:rPr>
          <w:lang w:val="pt-BR"/>
        </w:rPr>
        <w:t>,</w:t>
      </w:r>
      <w:r w:rsidRPr="00B42611">
        <w:rPr>
          <w:lang w:val="vi"/>
        </w:rPr>
        <w:t xml:space="preserve"> hàm lượng phù sa cao.</w:t>
      </w:r>
    </w:p>
    <w:p w14:paraId="5F73F35F" w14:textId="77777777" w:rsidR="00AC6CB9" w:rsidRPr="00B42611" w:rsidRDefault="00AC6CB9" w:rsidP="00AC6CB9">
      <w:pPr>
        <w:pStyle w:val="Normal23"/>
      </w:pPr>
      <w:r w:rsidRPr="00B42611">
        <w:rPr>
          <w:b/>
        </w:rPr>
        <w:t>Câu 14:</w:t>
      </w:r>
      <w:r w:rsidRPr="00B42611">
        <w:rPr>
          <w:color w:val="FF0000"/>
        </w:rPr>
        <w:t xml:space="preserve"> </w:t>
      </w:r>
      <w:r w:rsidRPr="00B42611">
        <w:t>Để giải quyết việc làm bền vững ở nước ta hiện nay, giải pháp chủ yếu là</w:t>
      </w:r>
    </w:p>
    <w:p w14:paraId="7E4C7FD0" w14:textId="77777777" w:rsidR="00AC6CB9" w:rsidRPr="00B42611" w:rsidRDefault="00AC6CB9" w:rsidP="00AC6CB9">
      <w:pPr>
        <w:pStyle w:val="Normal23"/>
        <w:ind w:firstLine="720"/>
      </w:pPr>
      <w:r w:rsidRPr="00B42611">
        <w:rPr>
          <w:b/>
          <w:bCs/>
        </w:rPr>
        <w:t>A.</w:t>
      </w:r>
      <w:r w:rsidRPr="00B42611">
        <w:t xml:space="preserve"> đẩy mạnh công nghiệp hóa, đầu tư hạ tầng, hạn chế dòng di dân vào đô</w:t>
      </w:r>
      <w:r w:rsidRPr="00B42611">
        <w:rPr>
          <w:spacing w:val="-4"/>
        </w:rPr>
        <w:t xml:space="preserve"> </w:t>
      </w:r>
      <w:r w:rsidRPr="00B42611">
        <w:t>thị.</w:t>
      </w:r>
    </w:p>
    <w:p w14:paraId="57D05BE0" w14:textId="77777777" w:rsidR="00AC6CB9" w:rsidRPr="00B42611" w:rsidRDefault="00AC6CB9" w:rsidP="00AC6CB9">
      <w:pPr>
        <w:pStyle w:val="Normal23"/>
        <w:ind w:firstLine="720"/>
      </w:pPr>
      <w:r w:rsidRPr="00B42611">
        <w:rPr>
          <w:b/>
          <w:bCs/>
          <w:u w:val="single"/>
        </w:rPr>
        <w:t>B.</w:t>
      </w:r>
      <w:r w:rsidRPr="00B42611">
        <w:t xml:space="preserve"> đào tạo nghề cho lao động, thu hút đầu tư, phát triển công nghiệp, dịch</w:t>
      </w:r>
      <w:r w:rsidRPr="00B42611">
        <w:rPr>
          <w:spacing w:val="-2"/>
        </w:rPr>
        <w:t xml:space="preserve"> </w:t>
      </w:r>
      <w:r w:rsidRPr="00B42611">
        <w:t>vụ.</w:t>
      </w:r>
    </w:p>
    <w:p w14:paraId="6F619064" w14:textId="77777777" w:rsidR="00AC6CB9" w:rsidRPr="00B42611" w:rsidRDefault="00AC6CB9" w:rsidP="00AC6CB9">
      <w:pPr>
        <w:pStyle w:val="Normal23"/>
        <w:ind w:firstLine="720"/>
      </w:pPr>
      <w:r w:rsidRPr="00B42611">
        <w:rPr>
          <w:b/>
          <w:bCs/>
        </w:rPr>
        <w:t>C.</w:t>
      </w:r>
      <w:r w:rsidRPr="00B42611">
        <w:t xml:space="preserve"> phát triển nông - lâm - ngư nghiệp, khuyến khích di dân, xuất khẩu lao</w:t>
      </w:r>
      <w:r w:rsidRPr="00B42611">
        <w:rPr>
          <w:spacing w:val="-3"/>
        </w:rPr>
        <w:t xml:space="preserve"> </w:t>
      </w:r>
      <w:r w:rsidRPr="00B42611">
        <w:t>động.</w:t>
      </w:r>
    </w:p>
    <w:p w14:paraId="0CED3B60" w14:textId="77777777" w:rsidR="00AC6CB9" w:rsidRPr="00B42611" w:rsidRDefault="00AC6CB9" w:rsidP="00AC6CB9">
      <w:pPr>
        <w:pStyle w:val="Normal23"/>
        <w:ind w:firstLine="720"/>
      </w:pPr>
      <w:r w:rsidRPr="00B42611">
        <w:rPr>
          <w:b/>
          <w:bCs/>
        </w:rPr>
        <w:t>D.</w:t>
      </w:r>
      <w:r w:rsidRPr="00B42611">
        <w:t xml:space="preserve"> điều chỉnh chính sách dân số, phân bố lại dân cư, khai thác mạnh tài</w:t>
      </w:r>
      <w:r w:rsidRPr="00B42611">
        <w:rPr>
          <w:spacing w:val="-8"/>
        </w:rPr>
        <w:t xml:space="preserve"> </w:t>
      </w:r>
      <w:r w:rsidRPr="00B42611">
        <w:t>nguyên.</w:t>
      </w:r>
    </w:p>
    <w:p w14:paraId="040B8CD9" w14:textId="77777777" w:rsidR="00AC6CB9" w:rsidRPr="00B42611" w:rsidRDefault="00AC6CB9" w:rsidP="00AC6CB9">
      <w:pPr>
        <w:pStyle w:val="Normal23"/>
      </w:pPr>
      <w:r w:rsidRPr="00B42611">
        <w:rPr>
          <w:b/>
          <w:lang w:val="vi-VN"/>
        </w:rPr>
        <w:t xml:space="preserve">Câu 15: </w:t>
      </w:r>
      <w:r w:rsidRPr="00B42611">
        <w:rPr>
          <w:lang w:val="vi-VN"/>
        </w:rPr>
        <w:t xml:space="preserve"> Nguyên nhân chủ yếu nào làm cho một số mặt hàng xuất khẩu của nước ta </w:t>
      </w:r>
      <w:r>
        <w:rPr>
          <w:lang w:val="vi-VN"/>
        </w:rPr>
        <w:t xml:space="preserve"> hiện nay </w:t>
      </w:r>
      <w:r w:rsidRPr="00B42611">
        <w:rPr>
          <w:lang w:val="vi-VN"/>
        </w:rPr>
        <w:t>có sự cạnh tranh còn thấp?</w:t>
      </w:r>
    </w:p>
    <w:p w14:paraId="4A27126F" w14:textId="77777777" w:rsidR="00AC6CB9" w:rsidRPr="00B42611" w:rsidRDefault="00AC6CB9" w:rsidP="00AC6CB9">
      <w:pPr>
        <w:pStyle w:val="Normal23"/>
        <w:ind w:firstLine="720"/>
        <w:rPr>
          <w:lang w:val="vi-VN"/>
        </w:rPr>
      </w:pPr>
      <w:r w:rsidRPr="00B42611">
        <w:rPr>
          <w:b/>
          <w:spacing w:val="-8"/>
          <w:position w:val="1"/>
          <w:lang w:val="vi-VN"/>
        </w:rPr>
        <w:t xml:space="preserve">A. </w:t>
      </w:r>
      <w:r w:rsidRPr="00B42611">
        <w:rPr>
          <w:spacing w:val="-8"/>
          <w:position w:val="1"/>
          <w:lang w:val="vi-VN"/>
        </w:rPr>
        <w:t xml:space="preserve">Chú trọng xuất khẩu nhiều khoáng sản thô.           </w:t>
      </w:r>
      <w:r w:rsidRPr="00B42611">
        <w:rPr>
          <w:b/>
          <w:u w:val="single"/>
          <w:lang w:val="vi-VN"/>
        </w:rPr>
        <w:t>B</w:t>
      </w:r>
      <w:r w:rsidRPr="00B42611">
        <w:rPr>
          <w:b/>
          <w:lang w:val="vi-VN"/>
        </w:rPr>
        <w:t xml:space="preserve">. </w:t>
      </w:r>
      <w:r w:rsidRPr="00B42611">
        <w:rPr>
          <w:lang w:val="vi-VN"/>
        </w:rPr>
        <w:t>Công nghiệp chế biến còn nhiều hạn chế.</w:t>
      </w:r>
    </w:p>
    <w:p w14:paraId="57FB0F9A" w14:textId="77777777" w:rsidR="00AC6CB9" w:rsidRPr="00B42611" w:rsidRDefault="00AC6CB9" w:rsidP="00AC6CB9">
      <w:pPr>
        <w:pStyle w:val="Normal23"/>
        <w:ind w:firstLine="720"/>
        <w:rPr>
          <w:lang w:val="vi-VN"/>
        </w:rPr>
      </w:pPr>
      <w:r w:rsidRPr="00B42611">
        <w:rPr>
          <w:b/>
          <w:lang w:val="vi-VN"/>
        </w:rPr>
        <w:t xml:space="preserve">C. </w:t>
      </w:r>
      <w:r w:rsidRPr="00B42611">
        <w:rPr>
          <w:lang w:val="vi-VN"/>
        </w:rPr>
        <w:t xml:space="preserve">Nguồn hàng xuất khẩu ngày càng đa dạng.   </w:t>
      </w:r>
      <w:r w:rsidRPr="00B42611">
        <w:t xml:space="preserve"> </w:t>
      </w:r>
      <w:r w:rsidRPr="00B42611">
        <w:rPr>
          <w:b/>
          <w:spacing w:val="-8"/>
          <w:position w:val="1"/>
          <w:lang w:val="vi-VN"/>
        </w:rPr>
        <w:t xml:space="preserve">D. </w:t>
      </w:r>
      <w:r w:rsidRPr="00B42611">
        <w:rPr>
          <w:spacing w:val="-8"/>
          <w:position w:val="1"/>
          <w:lang w:val="vi-VN"/>
        </w:rPr>
        <w:t>Xuất khẩu chủ yếu sang nước đang phát triển.</w:t>
      </w:r>
    </w:p>
    <w:p w14:paraId="55927AA2" w14:textId="77777777" w:rsidR="00AC6CB9" w:rsidRPr="00B42611" w:rsidRDefault="00AC6CB9" w:rsidP="00AC6CB9">
      <w:pPr>
        <w:pStyle w:val="Normal23"/>
        <w:rPr>
          <w:bCs/>
        </w:rPr>
      </w:pPr>
      <w:r w:rsidRPr="00B42611">
        <w:rPr>
          <w:b/>
          <w:lang w:val="vi-VN"/>
        </w:rPr>
        <w:t>Câu 16:</w:t>
      </w:r>
      <w:r w:rsidRPr="00B42611">
        <w:rPr>
          <w:b/>
          <w:color w:val="FF0000"/>
        </w:rPr>
        <w:t xml:space="preserve"> </w:t>
      </w:r>
      <w:r w:rsidRPr="00B42611">
        <w:rPr>
          <w:bCs/>
        </w:rPr>
        <w:t>Ảnh hưởng chủ yếu của tiến bộ khoa học - kĩ thuật đối với sản xuất nông nghiệp ở nước ta là</w:t>
      </w:r>
    </w:p>
    <w:p w14:paraId="6F778412" w14:textId="77777777" w:rsidR="00AC6CB9" w:rsidRPr="00B42611" w:rsidRDefault="00AC6CB9" w:rsidP="00AC6CB9">
      <w:pPr>
        <w:pStyle w:val="Normal23"/>
        <w:ind w:firstLine="720"/>
        <w:rPr>
          <w:bCs/>
        </w:rPr>
      </w:pPr>
      <w:r w:rsidRPr="00B42611">
        <w:rPr>
          <w:b/>
        </w:rPr>
        <w:t>A.</w:t>
      </w:r>
      <w:r w:rsidRPr="00B42611">
        <w:rPr>
          <w:bCs/>
        </w:rPr>
        <w:t xml:space="preserve"> điều tiết sự hình thành và phát triển các vùng nông nghiệp chuyên môn hóa.</w:t>
      </w:r>
    </w:p>
    <w:p w14:paraId="5712A3F8" w14:textId="77777777" w:rsidR="00AC6CB9" w:rsidRPr="00B42611" w:rsidRDefault="00AC6CB9" w:rsidP="00AC6CB9">
      <w:pPr>
        <w:pStyle w:val="Normal23"/>
        <w:ind w:firstLine="720"/>
        <w:rPr>
          <w:bCs/>
        </w:rPr>
      </w:pPr>
      <w:r w:rsidRPr="00B42611">
        <w:rPr>
          <w:b/>
        </w:rPr>
        <w:t>B.</w:t>
      </w:r>
      <w:r w:rsidRPr="00B42611">
        <w:rPr>
          <w:bCs/>
        </w:rPr>
        <w:t xml:space="preserve"> con đường phát triển nông nghiệp, hình thức tổ chức sản xuất nông nghiệp.</w:t>
      </w:r>
    </w:p>
    <w:p w14:paraId="01293DA2" w14:textId="77777777" w:rsidR="00AC6CB9" w:rsidRPr="00B42611" w:rsidRDefault="00AC6CB9" w:rsidP="00AC6CB9">
      <w:pPr>
        <w:pStyle w:val="Normal23"/>
        <w:ind w:firstLine="720"/>
        <w:rPr>
          <w:bCs/>
        </w:rPr>
      </w:pPr>
      <w:r w:rsidRPr="00B42611">
        <w:rPr>
          <w:b/>
          <w:u w:val="single"/>
        </w:rPr>
        <w:t>C.</w:t>
      </w:r>
      <w:r w:rsidRPr="00B42611">
        <w:rPr>
          <w:bCs/>
        </w:rPr>
        <w:t xml:space="preserve"> hạn chế được ảnh hưởng của các điều kiện tự nhiên, chủ động trong sản xuất.</w:t>
      </w:r>
    </w:p>
    <w:p w14:paraId="262E2FD8" w14:textId="77777777" w:rsidR="00AC6CB9" w:rsidRPr="00B42611" w:rsidRDefault="00AC6CB9" w:rsidP="00AC6CB9">
      <w:pPr>
        <w:pStyle w:val="Normal23"/>
        <w:rPr>
          <w:bCs/>
        </w:rPr>
      </w:pPr>
      <w:r w:rsidRPr="00B42611">
        <w:rPr>
          <w:b/>
          <w:lang w:val="vi-VN"/>
        </w:rPr>
        <w:t xml:space="preserve">  </w:t>
      </w:r>
      <w:r w:rsidRPr="00B42611">
        <w:rPr>
          <w:b/>
        </w:rPr>
        <w:t xml:space="preserve">        </w:t>
      </w:r>
      <w:r w:rsidRPr="00B42611">
        <w:rPr>
          <w:b/>
          <w:lang w:val="vi-VN"/>
        </w:rPr>
        <w:t xml:space="preserve">  </w:t>
      </w:r>
      <w:r w:rsidRPr="00B42611">
        <w:rPr>
          <w:b/>
        </w:rPr>
        <w:t>D.</w:t>
      </w:r>
      <w:r w:rsidRPr="00B42611">
        <w:rPr>
          <w:bCs/>
        </w:rPr>
        <w:t xml:space="preserve"> xác định cơ cấu cây trồng, khả năng tăng vụ, hiệu quả sản xuất nông nghiệp</w:t>
      </w:r>
    </w:p>
    <w:p w14:paraId="54EE2997" w14:textId="77777777" w:rsidR="00AC6CB9" w:rsidRPr="00B42611" w:rsidRDefault="00AC6CB9" w:rsidP="00AC6CB9">
      <w:pPr>
        <w:pStyle w:val="Normal23"/>
        <w:rPr>
          <w:lang w:val="vi-VN"/>
        </w:rPr>
      </w:pPr>
      <w:r w:rsidRPr="00B42611">
        <w:rPr>
          <w:b/>
          <w:lang w:val="vi-VN"/>
        </w:rPr>
        <w:t xml:space="preserve">Câu </w:t>
      </w:r>
      <w:r w:rsidRPr="00B42611">
        <w:rPr>
          <w:b/>
        </w:rPr>
        <w:t>17</w:t>
      </w:r>
      <w:r w:rsidRPr="00B42611">
        <w:rPr>
          <w:b/>
          <w:lang w:val="vi-VN"/>
        </w:rPr>
        <w:t>.</w:t>
      </w:r>
      <w:r w:rsidRPr="00B42611">
        <w:rPr>
          <w:lang w:val="vi-VN"/>
        </w:rPr>
        <w:t xml:space="preserve"> </w:t>
      </w:r>
      <w:r w:rsidRPr="006876BF">
        <w:rPr>
          <w:lang w:val="vi-VN"/>
        </w:rPr>
        <w:t xml:space="preserve">Các khu công nghệ cao </w:t>
      </w:r>
      <w:r w:rsidRPr="00B42611">
        <w:rPr>
          <w:lang w:val="vi-VN"/>
        </w:rPr>
        <w:t>ngày càng xuất hiện nhiều trên lãnh thổ nước ta chủ yếu là do</w:t>
      </w:r>
    </w:p>
    <w:p w14:paraId="4FBE6D12" w14:textId="77777777" w:rsidR="00AC6CB9" w:rsidRPr="00B42611" w:rsidRDefault="00AC6CB9" w:rsidP="00AC6CB9">
      <w:pPr>
        <w:pStyle w:val="Normal23"/>
        <w:ind w:firstLine="720"/>
        <w:rPr>
          <w:lang w:val="vi-VN"/>
        </w:rPr>
      </w:pPr>
      <w:r w:rsidRPr="00B42611">
        <w:rPr>
          <w:b/>
          <w:lang w:val="vi-VN"/>
        </w:rPr>
        <w:t xml:space="preserve">A. </w:t>
      </w:r>
      <w:r w:rsidRPr="00B42611">
        <w:rPr>
          <w:lang w:val="vi-VN"/>
        </w:rPr>
        <w:t>mở rộng quan hệ quốc tế, phát huy lợi thế tài nguyên, lao động.</w:t>
      </w:r>
    </w:p>
    <w:p w14:paraId="576B1A36" w14:textId="77777777" w:rsidR="00AC6CB9" w:rsidRPr="00B42611" w:rsidRDefault="00AC6CB9" w:rsidP="00AC6CB9">
      <w:pPr>
        <w:pStyle w:val="Normal23"/>
        <w:ind w:firstLine="720"/>
        <w:rPr>
          <w:lang w:val="vi-VN"/>
        </w:rPr>
      </w:pPr>
      <w:r w:rsidRPr="00B42611">
        <w:rPr>
          <w:b/>
          <w:lang w:val="vi-VN"/>
        </w:rPr>
        <w:t xml:space="preserve">B. </w:t>
      </w:r>
      <w:r w:rsidRPr="00B42611">
        <w:rPr>
          <w:lang w:val="vi-VN"/>
        </w:rPr>
        <w:t>phát huy lợi thế về tài nguyên, mở rộng thị trường ở trong nước.</w:t>
      </w:r>
    </w:p>
    <w:p w14:paraId="42D97F2E" w14:textId="77777777" w:rsidR="00AC6CB9" w:rsidRPr="00B42611" w:rsidRDefault="00AC6CB9" w:rsidP="00AC6CB9">
      <w:pPr>
        <w:pStyle w:val="Normal23"/>
        <w:ind w:firstLine="720"/>
        <w:rPr>
          <w:lang w:val="vi-VN"/>
        </w:rPr>
      </w:pPr>
      <w:r w:rsidRPr="00B42611">
        <w:rPr>
          <w:b/>
          <w:u w:val="single"/>
          <w:lang w:val="vi-VN"/>
        </w:rPr>
        <w:t>C</w:t>
      </w:r>
      <w:r w:rsidRPr="00B42611">
        <w:rPr>
          <w:b/>
          <w:lang w:val="vi-VN"/>
        </w:rPr>
        <w:t xml:space="preserve">. </w:t>
      </w:r>
      <w:r w:rsidRPr="00B42611">
        <w:rPr>
          <w:lang w:val="vi-VN"/>
        </w:rPr>
        <w:t>đường lối, chủ trương của Đảng và Nhà nước, tăng trưởng kinh tế.</w:t>
      </w:r>
    </w:p>
    <w:p w14:paraId="2CF0E154" w14:textId="77777777" w:rsidR="00AC6CB9" w:rsidRPr="00B42611" w:rsidRDefault="00AC6CB9" w:rsidP="00AC6CB9">
      <w:pPr>
        <w:pStyle w:val="Normal23"/>
        <w:ind w:firstLine="720"/>
        <w:rPr>
          <w:lang w:val="vi-VN"/>
        </w:rPr>
      </w:pPr>
      <w:r w:rsidRPr="00B42611">
        <w:rPr>
          <w:b/>
          <w:lang w:val="vi-VN"/>
        </w:rPr>
        <w:t xml:space="preserve">D. </w:t>
      </w:r>
      <w:r w:rsidRPr="00B42611">
        <w:rPr>
          <w:lang w:val="vi-VN"/>
        </w:rPr>
        <w:t>giải quyết lao động, tận dụng triệt để nguồn tài nguyên thiên nhiên.</w:t>
      </w:r>
    </w:p>
    <w:p w14:paraId="30011049" w14:textId="77777777" w:rsidR="00AC6CB9" w:rsidRPr="00B42611" w:rsidRDefault="00AC6CB9" w:rsidP="00AC6CB9">
      <w:pPr>
        <w:pStyle w:val="Normal23"/>
        <w:rPr>
          <w:color w:val="000000"/>
          <w:lang w:val="vi-VN"/>
        </w:rPr>
      </w:pPr>
      <w:r w:rsidRPr="00B42611">
        <w:rPr>
          <w:b/>
          <w:lang w:val="vi-VN"/>
        </w:rPr>
        <w:t xml:space="preserve">Câu 18: </w:t>
      </w:r>
      <w:r w:rsidRPr="00B42611">
        <w:rPr>
          <w:b/>
          <w:color w:val="FF0000"/>
          <w:lang w:val="vi-VN"/>
        </w:rPr>
        <w:t xml:space="preserve"> </w:t>
      </w:r>
      <w:r w:rsidRPr="00B42611">
        <w:rPr>
          <w:color w:val="000000"/>
          <w:lang w:val="vi-VN"/>
        </w:rPr>
        <w:t>Công nghiệp năng lượng tác động mạnh mẽ đến các ngành kinh tế khác thể hiện qua</w:t>
      </w:r>
    </w:p>
    <w:p w14:paraId="33DA7FE9" w14:textId="77777777" w:rsidR="00AC6CB9" w:rsidRPr="00B42611" w:rsidRDefault="00AC6CB9" w:rsidP="00AC6CB9">
      <w:pPr>
        <w:pStyle w:val="Normal23"/>
        <w:ind w:firstLine="720"/>
        <w:rPr>
          <w:color w:val="000000"/>
          <w:lang w:val="vi-VN"/>
        </w:rPr>
      </w:pPr>
      <w:r w:rsidRPr="00B42611">
        <w:rPr>
          <w:b/>
          <w:color w:val="000000"/>
          <w:lang w:val="vi-VN"/>
        </w:rPr>
        <w:t xml:space="preserve">A. </w:t>
      </w:r>
      <w:r w:rsidRPr="00B42611">
        <w:rPr>
          <w:color w:val="000000"/>
          <w:lang w:val="vi-VN"/>
        </w:rPr>
        <w:t>quy mô của ngành, giá cả của sản phẩm, thị trường tiêu thụ.</w:t>
      </w:r>
    </w:p>
    <w:p w14:paraId="6069DABE" w14:textId="77777777" w:rsidR="00AC6CB9" w:rsidRPr="00B42611" w:rsidRDefault="00AC6CB9" w:rsidP="00AC6CB9">
      <w:pPr>
        <w:pStyle w:val="Normal23"/>
        <w:ind w:firstLine="720"/>
        <w:rPr>
          <w:color w:val="000000"/>
          <w:lang w:val="vi-VN"/>
        </w:rPr>
      </w:pPr>
      <w:r w:rsidRPr="00B42611">
        <w:rPr>
          <w:b/>
          <w:color w:val="000000"/>
          <w:lang w:val="vi-VN"/>
        </w:rPr>
        <w:t xml:space="preserve">B. </w:t>
      </w:r>
      <w:r w:rsidRPr="00B42611">
        <w:rPr>
          <w:color w:val="000000"/>
          <w:lang w:val="vi-VN"/>
        </w:rPr>
        <w:t>chất lượng sản phẩm, giá cả sản phẩm, quy định nguyên liệu.</w:t>
      </w:r>
    </w:p>
    <w:p w14:paraId="57F9A7B4" w14:textId="77777777" w:rsidR="00AC6CB9" w:rsidRPr="00B42611" w:rsidRDefault="00AC6CB9" w:rsidP="00AC6CB9">
      <w:pPr>
        <w:pStyle w:val="Normal23"/>
        <w:ind w:firstLine="720"/>
        <w:rPr>
          <w:color w:val="000000"/>
          <w:lang w:val="vi-VN"/>
        </w:rPr>
      </w:pPr>
      <w:r w:rsidRPr="00B42611">
        <w:rPr>
          <w:b/>
          <w:color w:val="000000"/>
          <w:lang w:val="vi-VN"/>
        </w:rPr>
        <w:t xml:space="preserve">C. </w:t>
      </w:r>
      <w:r w:rsidRPr="00B42611">
        <w:rPr>
          <w:color w:val="000000"/>
          <w:lang w:val="vi-VN"/>
        </w:rPr>
        <w:t>giá cả của sản phẩm, kĩ thuật-công nghệ, nguồn nguyên liệu.</w:t>
      </w:r>
    </w:p>
    <w:p w14:paraId="1FA387D3" w14:textId="77777777" w:rsidR="00AC6CB9" w:rsidRPr="00B42611" w:rsidRDefault="00AC6CB9" w:rsidP="00AC6CB9">
      <w:pPr>
        <w:pStyle w:val="Normal23"/>
        <w:ind w:firstLine="720"/>
        <w:rPr>
          <w:color w:val="000000"/>
          <w:lang w:val="vi-VN"/>
        </w:rPr>
      </w:pPr>
      <w:r w:rsidRPr="00B42611">
        <w:rPr>
          <w:b/>
          <w:u w:val="single"/>
          <w:lang w:val="vi-VN"/>
        </w:rPr>
        <w:t>D.</w:t>
      </w:r>
      <w:r w:rsidRPr="00B42611">
        <w:rPr>
          <w:b/>
          <w:lang w:val="vi-VN"/>
        </w:rPr>
        <w:t xml:space="preserve"> </w:t>
      </w:r>
      <w:r w:rsidRPr="00B42611">
        <w:rPr>
          <w:bCs/>
          <w:color w:val="000000"/>
          <w:lang w:val="vi-VN"/>
        </w:rPr>
        <w:t>q</w:t>
      </w:r>
      <w:r w:rsidRPr="00B42611">
        <w:rPr>
          <w:color w:val="000000"/>
          <w:lang w:val="vi-VN"/>
        </w:rPr>
        <w:t>uy mô của ngành, kĩ thuật, công nghệ, chất lượng sản phẩm.</w:t>
      </w:r>
    </w:p>
    <w:p w14:paraId="5F9E5E8D" w14:textId="77777777" w:rsidR="00AC6CB9" w:rsidRPr="00B42611" w:rsidRDefault="00AC6CB9" w:rsidP="00AC6CB9">
      <w:pPr>
        <w:pStyle w:val="Normal23"/>
      </w:pPr>
      <w:r w:rsidRPr="00B42611">
        <w:rPr>
          <w:b/>
        </w:rPr>
        <w:t>Câu 19</w:t>
      </w:r>
      <w:r w:rsidRPr="00B42611">
        <w:t>. Khó khăn chủ yếu trong phát triển du lịch ở Đồng bằng sông Cửu Long hiện nay là</w:t>
      </w:r>
    </w:p>
    <w:p w14:paraId="599E2A34" w14:textId="77777777" w:rsidR="00AC6CB9" w:rsidRPr="00B42611" w:rsidRDefault="00AC6CB9" w:rsidP="00AC6CB9">
      <w:pPr>
        <w:pStyle w:val="Normal23"/>
        <w:ind w:firstLine="720"/>
      </w:pPr>
      <w:r w:rsidRPr="00B42611">
        <w:rPr>
          <w:b/>
          <w:bCs/>
        </w:rPr>
        <w:t>A</w:t>
      </w:r>
      <w:r w:rsidRPr="00B42611">
        <w:t>. thu hút ít vốn đầu tư, thiếu đường bộ cao tốc, sản phẩm ít đa dạng.</w:t>
      </w:r>
    </w:p>
    <w:p w14:paraId="23C5E4B5" w14:textId="77777777" w:rsidR="00AC6CB9" w:rsidRPr="00B42611" w:rsidRDefault="00AC6CB9" w:rsidP="00AC6CB9">
      <w:pPr>
        <w:pStyle w:val="Normal23"/>
        <w:ind w:firstLine="720"/>
      </w:pPr>
      <w:r w:rsidRPr="00B42611">
        <w:rPr>
          <w:b/>
          <w:bCs/>
          <w:u w:val="single"/>
        </w:rPr>
        <w:t>B</w:t>
      </w:r>
      <w:r w:rsidRPr="00B42611">
        <w:rPr>
          <w:b/>
          <w:bCs/>
        </w:rPr>
        <w:t>.</w:t>
      </w:r>
      <w:r w:rsidRPr="00B42611">
        <w:t xml:space="preserve"> hạ tầng hạn chế, điểm đến tương đồng, kích cầu chưa hấp dẫn.</w:t>
      </w:r>
    </w:p>
    <w:p w14:paraId="79E3C918" w14:textId="77777777" w:rsidR="00AC6CB9" w:rsidRPr="00B42611" w:rsidRDefault="00AC6CB9" w:rsidP="00AC6CB9">
      <w:pPr>
        <w:pStyle w:val="Normal23"/>
        <w:ind w:firstLine="720"/>
      </w:pPr>
      <w:r w:rsidRPr="00B42611">
        <w:rPr>
          <w:b/>
          <w:bCs/>
        </w:rPr>
        <w:t>C</w:t>
      </w:r>
      <w:r w:rsidRPr="00B42611">
        <w:t>. sản phẩm chưa hấp dẫn, chủ yếu du lịch biển, thiếu nơi cư trú.</w:t>
      </w:r>
    </w:p>
    <w:p w14:paraId="32A699A7" w14:textId="77777777" w:rsidR="00AC6CB9" w:rsidRPr="00B42611" w:rsidRDefault="00AC6CB9" w:rsidP="00AC6CB9">
      <w:pPr>
        <w:pStyle w:val="Normal23"/>
        <w:ind w:firstLine="720"/>
      </w:pPr>
      <w:r w:rsidRPr="00B42611">
        <w:rPr>
          <w:b/>
          <w:bCs/>
        </w:rPr>
        <w:t>D</w:t>
      </w:r>
      <w:r w:rsidRPr="00B42611">
        <w:t>. chưa liên kết vùng, biến đổi khí hậu, chưa có sản phẩm đặc thù.</w:t>
      </w:r>
    </w:p>
    <w:p w14:paraId="3C615FEE" w14:textId="77777777" w:rsidR="00AC6CB9" w:rsidRPr="00B42611" w:rsidRDefault="00AC6CB9" w:rsidP="00AC6CB9">
      <w:pPr>
        <w:pStyle w:val="Normal23"/>
      </w:pPr>
      <w:r w:rsidRPr="00B42611">
        <w:rPr>
          <w:b/>
          <w:bCs/>
        </w:rPr>
        <w:t>Câu 20</w:t>
      </w:r>
      <w:r w:rsidRPr="00B42611">
        <w:rPr>
          <w:b/>
          <w:bCs/>
          <w:lang w:val="vi-VN"/>
        </w:rPr>
        <w:t>.</w:t>
      </w:r>
      <w:r w:rsidRPr="00B42611">
        <w:rPr>
          <w:b/>
          <w:bCs/>
        </w:rPr>
        <w:t xml:space="preserve"> </w:t>
      </w:r>
      <w:r w:rsidRPr="00B42611">
        <w:t>Đặc điểm nào sau đây về vị trí địa lí ảnh hưởng quyết định đến sự cung ứng dịch vụ logistics và kết nối giao thông của nước ta với thế giới?</w:t>
      </w:r>
    </w:p>
    <w:p w14:paraId="7EA9F324" w14:textId="77777777" w:rsidR="00AC6CB9" w:rsidRPr="00B42611" w:rsidRDefault="00AC6CB9" w:rsidP="00AC6CB9">
      <w:pPr>
        <w:pStyle w:val="Normal23"/>
        <w:ind w:firstLine="720"/>
      </w:pPr>
      <w:r w:rsidRPr="00B42611">
        <w:rPr>
          <w:b/>
          <w:bCs/>
        </w:rPr>
        <w:t>A.</w:t>
      </w:r>
      <w:r w:rsidRPr="00B42611">
        <w:t xml:space="preserve"> trong</w:t>
      </w:r>
      <w:r w:rsidRPr="00B42611">
        <w:rPr>
          <w:lang w:val="vi-VN"/>
        </w:rPr>
        <w:t xml:space="preserve"> khu vực kinh tế phát triển năng động, gần trung tâm Đông Nam Á</w:t>
      </w:r>
      <w:r w:rsidRPr="00B42611">
        <w:t>.</w:t>
      </w:r>
    </w:p>
    <w:p w14:paraId="58E1A96F" w14:textId="77777777" w:rsidR="00AC6CB9" w:rsidRPr="00B42611" w:rsidRDefault="00AC6CB9" w:rsidP="00AC6CB9">
      <w:pPr>
        <w:pStyle w:val="Normal23"/>
        <w:ind w:firstLine="720"/>
      </w:pPr>
      <w:r w:rsidRPr="00B42611">
        <w:rPr>
          <w:b/>
          <w:bCs/>
          <w:u w:val="single"/>
        </w:rPr>
        <w:lastRenderedPageBreak/>
        <w:t>B.</w:t>
      </w:r>
      <w:r w:rsidRPr="00B42611">
        <w:t xml:space="preserve"> Nước ta nằm trên ngã tư đường hàng hải và đường hàng không quốc tế.</w:t>
      </w:r>
    </w:p>
    <w:p w14:paraId="642DDCD1" w14:textId="77777777" w:rsidR="00AC6CB9" w:rsidRPr="00B42611" w:rsidRDefault="00AC6CB9" w:rsidP="00AC6CB9">
      <w:pPr>
        <w:pStyle w:val="Normal23"/>
        <w:ind w:firstLine="720"/>
      </w:pPr>
      <w:r w:rsidRPr="00B42611">
        <w:rPr>
          <w:b/>
          <w:bCs/>
        </w:rPr>
        <w:t>C.</w:t>
      </w:r>
      <w:r w:rsidRPr="00B42611">
        <w:t xml:space="preserve"> Nước ta nằm tiếp</w:t>
      </w:r>
      <w:r w:rsidRPr="00B42611">
        <w:rPr>
          <w:lang w:val="vi-VN"/>
        </w:rPr>
        <w:t xml:space="preserve"> giáp với Trung Quốc, Lào, Campuchia và biển Đông</w:t>
      </w:r>
      <w:r w:rsidRPr="00B42611">
        <w:t>.</w:t>
      </w:r>
    </w:p>
    <w:p w14:paraId="4E7D216E" w14:textId="77777777" w:rsidR="00AC6CB9" w:rsidRPr="00B42611" w:rsidRDefault="00AC6CB9" w:rsidP="00AC6CB9">
      <w:pPr>
        <w:pStyle w:val="Normal23"/>
        <w:ind w:firstLine="720"/>
      </w:pPr>
      <w:r w:rsidRPr="00B42611">
        <w:rPr>
          <w:b/>
          <w:bCs/>
        </w:rPr>
        <w:t>D.</w:t>
      </w:r>
      <w:r w:rsidRPr="00B42611">
        <w:t xml:space="preserve"> Nước ta nằm ở vị</w:t>
      </w:r>
      <w:r w:rsidRPr="00B42611">
        <w:rPr>
          <w:lang w:val="vi-VN"/>
        </w:rPr>
        <w:t xml:space="preserve"> trí</w:t>
      </w:r>
      <w:r w:rsidRPr="00B42611">
        <w:t xml:space="preserve"> giao thoa giữa các nền văn hoá lớn</w:t>
      </w:r>
      <w:r w:rsidRPr="00B42611">
        <w:rPr>
          <w:lang w:val="vi-VN"/>
        </w:rPr>
        <w:t xml:space="preserve"> </w:t>
      </w:r>
      <w:r w:rsidRPr="00B42611">
        <w:t xml:space="preserve">trên </w:t>
      </w:r>
      <w:r w:rsidRPr="00B42611">
        <w:rPr>
          <w:lang w:val="vi-VN"/>
        </w:rPr>
        <w:t>T</w:t>
      </w:r>
      <w:r w:rsidRPr="00B42611">
        <w:t>hế giới.</w:t>
      </w:r>
    </w:p>
    <w:p w14:paraId="31785B31" w14:textId="77777777" w:rsidR="00AC6CB9" w:rsidRPr="00B42611" w:rsidRDefault="00AC6CB9" w:rsidP="00AC6CB9">
      <w:pPr>
        <w:tabs>
          <w:tab w:val="left" w:pos="200"/>
        </w:tabs>
        <w:spacing w:line="264" w:lineRule="auto"/>
        <w:jc w:val="both"/>
        <w:rPr>
          <w:rFonts w:eastAsia="SimSun"/>
          <w:lang w:val="sv-SE" w:eastAsia="zh-CN"/>
        </w:rPr>
      </w:pPr>
      <w:r w:rsidRPr="00B42611">
        <w:rPr>
          <w:rFonts w:eastAsia="SimSun"/>
          <w:b/>
          <w:bCs/>
          <w:lang w:val="sv-SE" w:eastAsia="zh-CN"/>
        </w:rPr>
        <w:t>PHẦN II. Câu trắc nghiệm đúng sai</w:t>
      </w:r>
      <w:r w:rsidRPr="00B42611">
        <w:rPr>
          <w:rFonts w:eastAsia="SimSun"/>
          <w:lang w:val="sv-SE" w:eastAsia="zh-CN"/>
        </w:rPr>
        <w:t>. Thí sinh trả lời từ câu 1 đến câu 6. Trong mỗi ý a), b), c), d) ở mỗi câu, thí sinh chọn đúng hoặc sai.</w:t>
      </w:r>
    </w:p>
    <w:p w14:paraId="714F45A8" w14:textId="77777777" w:rsidR="00AC6CB9" w:rsidRPr="00B42611" w:rsidRDefault="00AC6CB9" w:rsidP="00AC6CB9">
      <w:pPr>
        <w:pStyle w:val="Normal23"/>
      </w:pPr>
      <w:r w:rsidRPr="00B42611">
        <w:rPr>
          <w:b/>
          <w:color w:val="000000"/>
        </w:rPr>
        <w:t xml:space="preserve">Câu 1. </w:t>
      </w:r>
      <w:r w:rsidRPr="00B42611">
        <w:rPr>
          <w:color w:val="000000"/>
        </w:rPr>
        <w:t>Cho thông tin sau:</w:t>
      </w:r>
    </w:p>
    <w:p w14:paraId="09303C97" w14:textId="77777777" w:rsidR="00AC6CB9" w:rsidRPr="00B42611" w:rsidRDefault="00AC6CB9" w:rsidP="00AC6CB9">
      <w:pPr>
        <w:pStyle w:val="Normal23"/>
        <w:ind w:firstLine="720"/>
      </w:pPr>
      <w:r w:rsidRPr="00B42611">
        <w:rPr>
          <w:color w:val="000000"/>
        </w:rPr>
        <w:t>Đặc trưng về khí hậu của miền Tây Bắc và Bắc Trung Bộ là sự giảm sút ảnh hưởng của gió mùa Đông Bắc, nhiệt độ trung bình năm tăng dần và biên độ nhiệt độ giảm. Dãy Hoàng Liên Sơn ngăn cản sự xâm nhập trực tiếp của gió mùa Đông Bắc vào khu vực Tây Bắc làm cho mùa đông ở Tây Bắc ấm và ngắn hơn Đông Bắc. Do tác động bức chắn của dãy Trường Sơn Bắc, hình thành gió Tây khô nóng ở Bắc Trung Bộ vào đầu mùa hạ.</w:t>
      </w:r>
    </w:p>
    <w:p w14:paraId="1A911864" w14:textId="77777777" w:rsidR="00AC6CB9" w:rsidRPr="00B42611" w:rsidRDefault="00AC6CB9" w:rsidP="00AC6CB9">
      <w:pPr>
        <w:pStyle w:val="Normal23"/>
      </w:pPr>
      <w:r w:rsidRPr="00B42611">
        <w:rPr>
          <w:rStyle w:val="YoungMixChar"/>
          <w:b/>
        </w:rPr>
        <w:tab/>
        <w:t xml:space="preserve">a) </w:t>
      </w:r>
      <w:r w:rsidRPr="00B42611">
        <w:t>Do các bức chắn địa hình nên vào đầu mùa hạ toàn bộ miền Tây Bắc và Bắc Trung Bộ chịu ảnh hưởng sâu sắc của gió phơn Tây Nam khô nóng.</w:t>
      </w:r>
      <w:r w:rsidRPr="00B42611">
        <w:rPr>
          <w:lang w:val="vi-VN"/>
        </w:rPr>
        <w:t xml:space="preserve"> S</w:t>
      </w:r>
    </w:p>
    <w:p w14:paraId="4B617C42" w14:textId="77777777" w:rsidR="00AC6CB9" w:rsidRPr="00B42611" w:rsidRDefault="00AC6CB9" w:rsidP="00AC6CB9">
      <w:pPr>
        <w:pStyle w:val="Normal23"/>
      </w:pPr>
      <w:r w:rsidRPr="00B42611">
        <w:rPr>
          <w:rStyle w:val="YoungMixChar"/>
          <w:b/>
        </w:rPr>
        <w:tab/>
        <w:t xml:space="preserve">b) </w:t>
      </w:r>
      <w:r w:rsidRPr="00B42611">
        <w:t>Tây Bắc có một mùa đông đến muộn và kết thúc sớm, nhiệt độ hạ thấp trong mùa đông chủ yếu do nằm sâu trong lục địa.</w:t>
      </w:r>
      <w:r>
        <w:t xml:space="preserve"> </w:t>
      </w:r>
      <w:r w:rsidRPr="00B42611">
        <w:t>S</w:t>
      </w:r>
    </w:p>
    <w:p w14:paraId="75E8D833" w14:textId="77777777" w:rsidR="00AC6CB9" w:rsidRPr="0041084E" w:rsidRDefault="00AC6CB9" w:rsidP="00AC6CB9">
      <w:pPr>
        <w:pStyle w:val="Normal23"/>
      </w:pPr>
      <w:r w:rsidRPr="00B42611">
        <w:rPr>
          <w:rStyle w:val="YoungMixChar"/>
          <w:b/>
        </w:rPr>
        <w:tab/>
        <w:t xml:space="preserve">c) </w:t>
      </w:r>
      <w:r w:rsidRPr="00B42611">
        <w:t>Do vị trí và đặc điểm lãnh thổ nên gió mùa Đông Bắc khi di chuyển đến miền Tây Bắc và Bắc Trung Bộ bị biến tính, suy yếu.</w:t>
      </w:r>
      <w:r>
        <w:t xml:space="preserve"> Đ</w:t>
      </w:r>
    </w:p>
    <w:p w14:paraId="00BB0FC5" w14:textId="77777777" w:rsidR="00AC6CB9" w:rsidRPr="0041084E" w:rsidRDefault="00AC6CB9" w:rsidP="00AC6CB9">
      <w:pPr>
        <w:pStyle w:val="Normal23"/>
      </w:pPr>
      <w:r w:rsidRPr="00B42611">
        <w:rPr>
          <w:rStyle w:val="YoungMixChar"/>
          <w:b/>
        </w:rPr>
        <w:tab/>
        <w:t xml:space="preserve">d) </w:t>
      </w:r>
      <w:r w:rsidRPr="00B42611">
        <w:t>Mùa hạ đến sớm do hoạt động của gió mùa tây nam có nguồn gốc từ áp cao Bắc Ấn Độ Dương.</w:t>
      </w:r>
      <w:r>
        <w:t xml:space="preserve"> Đ</w:t>
      </w:r>
    </w:p>
    <w:p w14:paraId="2358BA21" w14:textId="77777777" w:rsidR="00AC6CB9" w:rsidRPr="00B42611" w:rsidRDefault="00AC6CB9" w:rsidP="00AC6CB9">
      <w:pPr>
        <w:tabs>
          <w:tab w:val="left" w:pos="284"/>
        </w:tabs>
        <w:spacing w:line="276" w:lineRule="auto"/>
        <w:jc w:val="both"/>
      </w:pPr>
      <w:r w:rsidRPr="00B42611">
        <w:rPr>
          <w:b/>
          <w:bCs/>
        </w:rPr>
        <w:t>Câu 2.</w:t>
      </w:r>
      <w:r w:rsidRPr="00B42611">
        <w:t xml:space="preserve"> </w:t>
      </w:r>
      <w:r w:rsidRPr="00B42611">
        <w:rPr>
          <w:lang w:val="vi-VN"/>
        </w:rPr>
        <w:t>Cho thông tin sau</w:t>
      </w:r>
      <w:r w:rsidRPr="00B42611">
        <w:t>:</w:t>
      </w:r>
    </w:p>
    <w:p w14:paraId="1DE95B5C" w14:textId="77777777" w:rsidR="00AC6CB9" w:rsidRPr="00B42611" w:rsidRDefault="00AC6CB9" w:rsidP="00AC6CB9">
      <w:pPr>
        <w:pStyle w:val="TableParagraph"/>
        <w:tabs>
          <w:tab w:val="left" w:pos="284"/>
        </w:tabs>
        <w:autoSpaceDE w:val="0"/>
        <w:autoSpaceDN w:val="0"/>
        <w:spacing w:line="276" w:lineRule="auto"/>
        <w:ind w:firstLine="0"/>
        <w:rPr>
          <w:sz w:val="24"/>
          <w:szCs w:val="24"/>
          <w:shd w:val="clear" w:color="auto" w:fill="FFFFFF"/>
          <w:lang w:val="vi-VN"/>
        </w:rPr>
      </w:pPr>
      <w:r w:rsidRPr="00B42611">
        <w:rPr>
          <w:sz w:val="24"/>
          <w:szCs w:val="24"/>
          <w:lang w:val="vi-VN"/>
        </w:rPr>
        <w:tab/>
      </w:r>
      <w:r w:rsidRPr="00B42611">
        <w:rPr>
          <w:sz w:val="24"/>
          <w:szCs w:val="24"/>
          <w:shd w:val="clear" w:color="auto" w:fill="FFFFFF"/>
          <w:lang w:val="vi-VN"/>
        </w:rPr>
        <w:t xml:space="preserve">Tác động của Cách mạng công nghiệp 4.0 làm cải tiến năng lực sản xuất thúc đẩy sự phát triển kinh tế theo xu hướng tăng cường ký kết các hiệp định… Xu thế này cũng ảnh hưởng không nhỏ đến </w:t>
      </w:r>
      <w:r w:rsidRPr="00B42611">
        <w:rPr>
          <w:sz w:val="24"/>
          <w:szCs w:val="24"/>
          <w:shd w:val="clear" w:color="auto" w:fill="FFFFFF"/>
        </w:rPr>
        <w:t xml:space="preserve">nhu </w:t>
      </w:r>
      <w:r w:rsidRPr="00B42611">
        <w:rPr>
          <w:sz w:val="24"/>
          <w:szCs w:val="24"/>
          <w:shd w:val="clear" w:color="auto" w:fill="FFFFFF"/>
          <w:lang w:val="vi-VN"/>
        </w:rPr>
        <w:t>cầu lao động và yêu cầu về kỹ năng trình độ thay đổi nhanh chóng.</w:t>
      </w:r>
    </w:p>
    <w:p w14:paraId="1C628F76" w14:textId="77777777" w:rsidR="00AC6CB9" w:rsidRPr="00B42611" w:rsidRDefault="00AC6CB9" w:rsidP="00AC6CB9">
      <w:pPr>
        <w:spacing w:line="276" w:lineRule="auto"/>
        <w:ind w:firstLine="284"/>
        <w:mirrorIndents/>
        <w:jc w:val="both"/>
        <w:rPr>
          <w:rFonts w:eastAsia="Arial"/>
          <w:lang w:val="vi-VN"/>
        </w:rPr>
      </w:pPr>
      <w:r w:rsidRPr="00B42611">
        <w:rPr>
          <w:b/>
          <w:shd w:val="clear" w:color="auto" w:fill="FFFFFF"/>
          <w:lang w:val="vi-VN"/>
        </w:rPr>
        <w:t>a)</w:t>
      </w:r>
      <w:r w:rsidRPr="00B42611">
        <w:rPr>
          <w:shd w:val="clear" w:color="auto" w:fill="FFFFFF"/>
          <w:lang w:val="vi-VN"/>
        </w:rPr>
        <w:t xml:space="preserve"> </w:t>
      </w:r>
      <w:r w:rsidRPr="00B42611">
        <w:rPr>
          <w:rFonts w:eastAsia="Arial"/>
          <w:lang w:val="vi-VN"/>
        </w:rPr>
        <w:t>Cơ cấu lao động phân theo khu vực kinh tế ở nước ta có chuyển dịch chủ yếu do tác động  của cách mạng khoa học kĩ thuật. S</w:t>
      </w:r>
    </w:p>
    <w:p w14:paraId="0C265216" w14:textId="77777777" w:rsidR="00AC6CB9" w:rsidRPr="00B42611" w:rsidRDefault="00AC6CB9" w:rsidP="00AC6CB9">
      <w:pPr>
        <w:spacing w:line="276" w:lineRule="auto"/>
        <w:ind w:firstLine="284"/>
        <w:mirrorIndents/>
        <w:jc w:val="both"/>
        <w:rPr>
          <w:lang w:val="vi-VN"/>
        </w:rPr>
      </w:pPr>
      <w:r w:rsidRPr="00B42611">
        <w:rPr>
          <w:b/>
          <w:lang w:val="vi-VN"/>
        </w:rPr>
        <w:t>b)</w:t>
      </w:r>
      <w:r w:rsidRPr="00B42611">
        <w:rPr>
          <w:lang w:val="vi-VN"/>
        </w:rPr>
        <w:t xml:space="preserve"> Trong quá trình phát triển của cách mạng công nghiệp 4.0, lao động nước ta có nhiều lợi thế để tiếp thu khoa học, công nghệ mới.</w:t>
      </w:r>
      <w:r w:rsidRPr="00B42611">
        <w:t xml:space="preserve"> </w:t>
      </w:r>
      <w:r w:rsidRPr="00B42611">
        <w:rPr>
          <w:lang w:val="vi-VN"/>
        </w:rPr>
        <w:t>Đ</w:t>
      </w:r>
    </w:p>
    <w:p w14:paraId="3527D844" w14:textId="77777777" w:rsidR="00AC6CB9" w:rsidRPr="00B42611" w:rsidRDefault="00AC6CB9" w:rsidP="00AC6CB9">
      <w:pPr>
        <w:spacing w:line="276" w:lineRule="auto"/>
        <w:ind w:firstLine="284"/>
        <w:mirrorIndents/>
        <w:jc w:val="both"/>
      </w:pPr>
      <w:r w:rsidRPr="00B42611">
        <w:rPr>
          <w:b/>
          <w:lang w:val="vi-VN"/>
        </w:rPr>
        <w:t>c)</w:t>
      </w:r>
      <w:r w:rsidRPr="00B42611">
        <w:rPr>
          <w:lang w:val="vi-VN"/>
        </w:rPr>
        <w:t xml:space="preserve"> Với sự phát triển nhanh chóng của thành tựu khoa học công nghệ hiện đại, nhiều lao động ở một số ngành nghề có nguy cơ mất việc làm có khả năng chuyển sang lĩnh vực sản xuất khác thuận lợi.</w:t>
      </w:r>
      <w:r w:rsidRPr="00B42611">
        <w:t xml:space="preserve"> S</w:t>
      </w:r>
    </w:p>
    <w:p w14:paraId="54A088B9" w14:textId="77777777" w:rsidR="00AC6CB9" w:rsidRPr="00B42611" w:rsidRDefault="00AC6CB9" w:rsidP="00AC6CB9">
      <w:pPr>
        <w:spacing w:line="276" w:lineRule="auto"/>
        <w:ind w:firstLine="284"/>
        <w:mirrorIndents/>
        <w:jc w:val="both"/>
        <w:rPr>
          <w:lang w:val="vi-VN"/>
        </w:rPr>
      </w:pPr>
      <w:r w:rsidRPr="00B42611">
        <w:rPr>
          <w:b/>
          <w:lang w:val="vi-VN"/>
        </w:rPr>
        <w:t>d)</w:t>
      </w:r>
      <w:r w:rsidRPr="00B42611">
        <w:rPr>
          <w:lang w:val="vi-VN"/>
        </w:rPr>
        <w:t xml:space="preserve"> Người lao động cần chủ động nâng cao trình độ nhằm thích ứng với thị trường lao động đòi hỏi tay nghề cao, nhiều kĩ năng, khả năng thích ứng tốt.</w:t>
      </w:r>
      <w:r w:rsidRPr="00B42611">
        <w:t xml:space="preserve"> </w:t>
      </w:r>
      <w:r w:rsidRPr="00B42611">
        <w:rPr>
          <w:lang w:val="vi-VN"/>
        </w:rPr>
        <w:t>Đ</w:t>
      </w:r>
    </w:p>
    <w:p w14:paraId="2DAA0580" w14:textId="77777777" w:rsidR="00AC6CB9" w:rsidRPr="00B42611" w:rsidRDefault="00AC6CB9" w:rsidP="00AC6CB9">
      <w:pPr>
        <w:pStyle w:val="Normal23"/>
        <w:rPr>
          <w:lang w:val="vi-VN"/>
        </w:rPr>
      </w:pPr>
      <w:r w:rsidRPr="00B42611">
        <w:rPr>
          <w:b/>
          <w:color w:val="000000"/>
        </w:rPr>
        <w:t xml:space="preserve">Câu 3. </w:t>
      </w:r>
      <w:r w:rsidRPr="00B42611">
        <w:rPr>
          <w:color w:val="000000"/>
          <w:lang w:val="vi-VN"/>
        </w:rPr>
        <w:t>Cho thông tin sau:</w:t>
      </w:r>
    </w:p>
    <w:p w14:paraId="6EA1CB06" w14:textId="0D2B1746" w:rsidR="00AC6CB9" w:rsidRPr="00B42611" w:rsidRDefault="00AC6CB9" w:rsidP="00AC6CB9">
      <w:pPr>
        <w:pStyle w:val="Normal23"/>
        <w:ind w:firstLine="720"/>
        <w:rPr>
          <w:color w:val="000000"/>
          <w:lang w:val="vi-VN"/>
        </w:rPr>
      </w:pPr>
      <w:r w:rsidRPr="00B42611">
        <w:rPr>
          <w:color w:val="000000"/>
          <w:lang w:val="vi-VN"/>
        </w:rPr>
        <w:t xml:space="preserve">Trồng trọt chiếm 60,8% giá trị sản xuất nông nghiệp của cả nước (năm </w:t>
      </w:r>
      <w:r w:rsidR="00223D19">
        <w:rPr>
          <w:color w:val="000000"/>
          <w:lang w:val="vi-VN"/>
        </w:rPr>
        <w:t>2023</w:t>
      </w:r>
      <w:r w:rsidRPr="00B42611">
        <w:rPr>
          <w:color w:val="000000"/>
          <w:lang w:val="vi-VN"/>
        </w:rPr>
        <w:t>). Cơ cấu ngành trồng trọt khá đa dạng, lúa là cây trồng chính trong sản xuất lương thực. Hiện nay việc đẩy mạnh sản xuất cây lương thực, công nghiệp lâu năm đã đưa nước ta trở thành nước xuất khẩu hàng đầu thế giới về một số nông sản.</w:t>
      </w:r>
    </w:p>
    <w:p w14:paraId="6351BAD5" w14:textId="17B728A0" w:rsidR="005D1696" w:rsidRPr="00F02889" w:rsidRDefault="00AC6CB9" w:rsidP="005D1696">
      <w:pPr>
        <w:pStyle w:val="Normal23"/>
        <w:jc w:val="both"/>
      </w:pPr>
      <w:r w:rsidRPr="00B42611">
        <w:rPr>
          <w:rStyle w:val="YoungMixChar"/>
          <w:b/>
        </w:rPr>
        <w:tab/>
      </w:r>
      <w:r w:rsidR="005D1696" w:rsidRPr="00F02889">
        <w:rPr>
          <w:rStyle w:val="YoungMixChar"/>
          <w:b/>
        </w:rPr>
        <w:t xml:space="preserve">a) </w:t>
      </w:r>
      <w:r w:rsidR="005D1696" w:rsidRPr="00F02889">
        <w:t>Năng xuất</w:t>
      </w:r>
      <w:r w:rsidR="005D1696" w:rsidRPr="00F02889">
        <w:rPr>
          <w:lang w:val="vi-VN"/>
        </w:rPr>
        <w:t xml:space="preserve"> lúa tăng </w:t>
      </w:r>
      <w:r w:rsidR="005D1696" w:rsidRPr="00F02889">
        <w:t>chủ yếu do trình độ thâm canh ngày càng cao và tăng vụ</w:t>
      </w:r>
      <w:r w:rsidR="005D1696" w:rsidRPr="00F02889">
        <w:rPr>
          <w:lang w:val="vi-VN"/>
        </w:rPr>
        <w:t xml:space="preserve">. </w:t>
      </w:r>
      <w:r w:rsidR="005D1696">
        <w:rPr>
          <w:lang w:val="vi-VN"/>
        </w:rPr>
        <w:t>S</w:t>
      </w:r>
    </w:p>
    <w:p w14:paraId="51795678" w14:textId="37F0DCF5" w:rsidR="005D1696" w:rsidRPr="00F02889" w:rsidRDefault="005D1696" w:rsidP="005D1696">
      <w:pPr>
        <w:pStyle w:val="Normal23"/>
        <w:jc w:val="both"/>
      </w:pPr>
      <w:r w:rsidRPr="00F02889">
        <w:rPr>
          <w:rStyle w:val="YoungMixChar"/>
          <w:b/>
        </w:rPr>
        <w:tab/>
        <w:t xml:space="preserve">b) </w:t>
      </w:r>
      <w:r w:rsidRPr="00F02889">
        <w:t>Hiện nay c</w:t>
      </w:r>
      <w:r w:rsidRPr="00F02889">
        <w:rPr>
          <w:lang w:val="vi-VN"/>
        </w:rPr>
        <w:t>ác doanh nghiệp</w:t>
      </w:r>
      <w:r w:rsidRPr="00F02889">
        <w:t xml:space="preserve"> ở nước ta</w:t>
      </w:r>
      <w:r w:rsidRPr="00F02889">
        <w:rPr>
          <w:lang w:val="vi-VN"/>
        </w:rPr>
        <w:t xml:space="preserve"> tiến hành hợp tác trực tiếp với nông dân trong việc thu mua nguồn nông sản để giảm chi phí sản xuất.</w:t>
      </w:r>
      <w:r>
        <w:rPr>
          <w:lang w:val="vi-VN"/>
        </w:rPr>
        <w:t>S</w:t>
      </w:r>
    </w:p>
    <w:p w14:paraId="36F7124F" w14:textId="22B65E47" w:rsidR="005D1696" w:rsidRPr="00F02889" w:rsidRDefault="005D1696" w:rsidP="005D1696">
      <w:pPr>
        <w:pStyle w:val="Normal23"/>
        <w:jc w:val="both"/>
      </w:pPr>
      <w:r w:rsidRPr="00F02889">
        <w:rPr>
          <w:rStyle w:val="YoungMixChar"/>
          <w:b/>
        </w:rPr>
        <w:tab/>
        <w:t xml:space="preserve">c) </w:t>
      </w:r>
      <w:r w:rsidRPr="00F02889">
        <w:rPr>
          <w:lang w:val="vi-VN"/>
        </w:rPr>
        <w:t xml:space="preserve">Trồng trọt là ngành chính </w:t>
      </w:r>
      <w:r w:rsidRPr="00F02889">
        <w:t xml:space="preserve">có tỉ trọng ngày càng tăng </w:t>
      </w:r>
      <w:r w:rsidRPr="00F02889">
        <w:rPr>
          <w:lang w:val="vi-VN"/>
        </w:rPr>
        <w:t>trong sản xuất nông nghiệp nước ta.</w:t>
      </w:r>
      <w:r>
        <w:rPr>
          <w:lang w:val="vi-VN"/>
        </w:rPr>
        <w:t>S</w:t>
      </w:r>
    </w:p>
    <w:p w14:paraId="3F863CF0" w14:textId="258EEF14" w:rsidR="005D1696" w:rsidRPr="00F02889" w:rsidRDefault="005D1696" w:rsidP="005D1696">
      <w:pPr>
        <w:pStyle w:val="Normal23"/>
        <w:jc w:val="both"/>
      </w:pPr>
      <w:r w:rsidRPr="00F02889">
        <w:rPr>
          <w:rStyle w:val="YoungMixChar"/>
          <w:b/>
        </w:rPr>
        <w:tab/>
        <w:t xml:space="preserve">d) </w:t>
      </w:r>
      <w:r w:rsidRPr="00F02889">
        <w:rPr>
          <w:lang w:val="vi-VN"/>
        </w:rPr>
        <w:t>Nước ta trở thành nước xuất khẩu hàng đầu thế giới về một số nông sản do đẩy mạnh sản xuất hàng hoá và tìm kiếm thị trường.</w:t>
      </w:r>
      <w:r>
        <w:rPr>
          <w:lang w:val="vi-VN"/>
        </w:rPr>
        <w:t>Đ</w:t>
      </w:r>
    </w:p>
    <w:p w14:paraId="73F0739E" w14:textId="77777777" w:rsidR="00AC6CB9" w:rsidRPr="00B42611" w:rsidRDefault="00AC6CB9" w:rsidP="00AC6CB9">
      <w:pPr>
        <w:pStyle w:val="Normal23"/>
      </w:pPr>
      <w:r w:rsidRPr="00B42611">
        <w:rPr>
          <w:b/>
          <w:bCs/>
        </w:rPr>
        <w:t>Câu 4.</w:t>
      </w:r>
      <w:r w:rsidRPr="00B42611">
        <w:t xml:space="preserve"> Cho thông tin sau:</w:t>
      </w:r>
    </w:p>
    <w:p w14:paraId="6A906B9B" w14:textId="77777777" w:rsidR="00AC6CB9" w:rsidRPr="00B42611" w:rsidRDefault="00AC6CB9" w:rsidP="00AC6CB9">
      <w:pPr>
        <w:pStyle w:val="Normal23"/>
      </w:pPr>
      <w:r w:rsidRPr="00B42611">
        <w:tab/>
      </w:r>
      <w:bookmarkStart w:id="0" w:name="_Hlk210803806"/>
      <w:r>
        <w:t>D</w:t>
      </w:r>
      <w:r w:rsidRPr="00B42611">
        <w:t xml:space="preserve">u lịch cộng đồng </w:t>
      </w:r>
      <w:r>
        <w:rPr>
          <w:lang w:val="vi-VN"/>
        </w:rPr>
        <w:t xml:space="preserve">ở nước ta hiện nay </w:t>
      </w:r>
      <w:r w:rsidRPr="00B42611">
        <w:t>đang được coi là loại hình du lịch mang lại nhiều lợi ích phát triển kinh tế bền vững nhất cho cư dân bản địa. Du lịch cộng đồng không chỉ giúp người dân bảo vệ tài nguyên môi trường sinh thái, mà còn bảo tồn và phát huy những nét văn hoá độc đáo của địa phương.</w:t>
      </w:r>
      <w:r w:rsidRPr="00B42611">
        <w:rPr>
          <w:i/>
          <w:iCs/>
        </w:rPr>
        <w:t xml:space="preserve">                                                                          </w:t>
      </w:r>
      <w:bookmarkEnd w:id="0"/>
    </w:p>
    <w:p w14:paraId="417D1936" w14:textId="77777777" w:rsidR="00AC6CB9" w:rsidRPr="00B42611" w:rsidRDefault="00AC6CB9" w:rsidP="00AC6CB9">
      <w:pPr>
        <w:pStyle w:val="Normal23"/>
      </w:pPr>
      <w:r w:rsidRPr="00B42611">
        <w:tab/>
      </w:r>
      <w:r w:rsidRPr="00B42611">
        <w:rPr>
          <w:b/>
          <w:bCs/>
        </w:rPr>
        <w:t>a)</w:t>
      </w:r>
      <w:r w:rsidRPr="00B42611">
        <w:t xml:space="preserve"> Du lịch cộng đồng tạo ra sinh kế cho người dân, góp phần xóa đói giảm nghèo. Đ</w:t>
      </w:r>
    </w:p>
    <w:p w14:paraId="773D08C7" w14:textId="77777777" w:rsidR="00AC6CB9" w:rsidRPr="00B42611" w:rsidRDefault="00AC6CB9" w:rsidP="00AC6CB9">
      <w:pPr>
        <w:pStyle w:val="Normal23"/>
        <w:rPr>
          <w:b/>
          <w:bCs/>
        </w:rPr>
      </w:pPr>
      <w:r w:rsidRPr="00B42611">
        <w:tab/>
      </w:r>
      <w:r w:rsidRPr="00B42611">
        <w:rPr>
          <w:b/>
          <w:bCs/>
        </w:rPr>
        <w:t>b)</w:t>
      </w:r>
      <w:r w:rsidRPr="00B42611">
        <w:t xml:space="preserve"> Du lịch cộng đồng khuyến khích vai trò của người dân bản địa trong hình thành sản phẩm du lịch đặc trưng và bảo tồn, phát huy giá trị văn hóa và tự nhiên tại địa phương. Đ</w:t>
      </w:r>
    </w:p>
    <w:p w14:paraId="7B86A42A" w14:textId="77777777" w:rsidR="00AC6CB9" w:rsidRPr="00B42611" w:rsidRDefault="00AC6CB9" w:rsidP="00AC6CB9">
      <w:pPr>
        <w:pStyle w:val="Normal23"/>
      </w:pPr>
      <w:r w:rsidRPr="00B42611">
        <w:tab/>
      </w:r>
      <w:r w:rsidRPr="00B42611">
        <w:rPr>
          <w:b/>
          <w:bCs/>
        </w:rPr>
        <w:t>c)</w:t>
      </w:r>
      <w:r w:rsidRPr="00B42611">
        <w:t xml:space="preserve"> Điểm hạn chế lớn nhất của du lịch cộng đồng ở nước ta hiện nay là chất lượng dịch vụ còn thấp, thiếu chuyên nghiệp và chưa bền vững. Đ</w:t>
      </w:r>
    </w:p>
    <w:p w14:paraId="7754D26B" w14:textId="77777777" w:rsidR="00AC6CB9" w:rsidRPr="00B42611" w:rsidRDefault="00AC6CB9" w:rsidP="00AC6CB9">
      <w:pPr>
        <w:pStyle w:val="Normal23"/>
        <w:rPr>
          <w:b/>
          <w:bCs/>
        </w:rPr>
      </w:pPr>
      <w:r w:rsidRPr="00B42611">
        <w:lastRenderedPageBreak/>
        <w:tab/>
      </w:r>
      <w:r w:rsidRPr="00B42611">
        <w:rPr>
          <w:b/>
          <w:bCs/>
        </w:rPr>
        <w:t>d)</w:t>
      </w:r>
      <w:r w:rsidRPr="00B42611">
        <w:t xml:space="preserve"> Du lịch cộng đồng nước ta ngày càng phát triển do có tài nguyên và văn hóa phong phú, nhu cầu trải nghiệm tăng, chính sách khuyến khích của Nhà nước, và sự tham gia tích cực của người dân địa phương. Đ</w:t>
      </w:r>
    </w:p>
    <w:p w14:paraId="0C195A1F" w14:textId="77777777" w:rsidR="00AC6CB9" w:rsidRPr="00AC6CB9" w:rsidRDefault="00AC6CB9" w:rsidP="00AC6CB9">
      <w:pPr>
        <w:widowControl w:val="0"/>
        <w:rPr>
          <w:rFonts w:eastAsia="Calibri"/>
          <w:color w:val="000000"/>
        </w:rPr>
      </w:pPr>
      <w:r w:rsidRPr="00B42611">
        <w:rPr>
          <w:b/>
          <w:bCs/>
        </w:rPr>
        <w:t>Câu 5.</w:t>
      </w:r>
      <w:r w:rsidRPr="00AC6CB9">
        <w:rPr>
          <w:b/>
          <w:color w:val="000000"/>
          <w:lang w:val="en-GB" w:eastAsia="en-GB"/>
        </w:rPr>
        <w:t xml:space="preserve"> </w:t>
      </w:r>
      <w:r w:rsidRPr="00AC6CB9">
        <w:rPr>
          <w:rFonts w:eastAsia="Calibri"/>
          <w:bCs/>
          <w:color w:val="000000"/>
        </w:rPr>
        <w:t>Cho bảng số liệu:</w:t>
      </w:r>
    </w:p>
    <w:p w14:paraId="43A3057E" w14:textId="77777777" w:rsidR="00AC6CB9" w:rsidRPr="00AC6CB9" w:rsidRDefault="00AC6CB9" w:rsidP="00AC6CB9">
      <w:pPr>
        <w:keepNext/>
        <w:keepLines/>
        <w:widowControl w:val="0"/>
        <w:jc w:val="center"/>
        <w:outlineLvl w:val="2"/>
        <w:rPr>
          <w:b/>
          <w:color w:val="000000"/>
          <w:shd w:val="clear" w:color="auto" w:fill="FFFFFF"/>
          <w:lang w:val="vi-VN"/>
        </w:rPr>
      </w:pPr>
      <w:r w:rsidRPr="00AC6CB9">
        <w:rPr>
          <w:b/>
          <w:color w:val="000000"/>
          <w:shd w:val="clear" w:color="auto" w:fill="FFFFFF"/>
        </w:rPr>
        <w:t xml:space="preserve"> Lao động từ 15 tuổi trở lên đang làm việc phân theo thành phần kinh tế của nước ta giai đoạn 2005 - 2023 </w:t>
      </w:r>
    </w:p>
    <w:p w14:paraId="60168F62" w14:textId="77777777" w:rsidR="00AC6CB9" w:rsidRPr="00AC6CB9" w:rsidRDefault="00AC6CB9" w:rsidP="00AC6CB9">
      <w:pPr>
        <w:keepNext/>
        <w:keepLines/>
        <w:widowControl w:val="0"/>
        <w:jc w:val="center"/>
        <w:outlineLvl w:val="2"/>
        <w:rPr>
          <w:b/>
          <w:color w:val="000000"/>
          <w:shd w:val="clear" w:color="auto" w:fill="FFFFFF"/>
        </w:rPr>
      </w:pPr>
      <w:r w:rsidRPr="00AC6CB9">
        <w:rPr>
          <w:b/>
          <w:color w:val="000000"/>
          <w:shd w:val="clear" w:color="auto" w:fill="FFFFFF"/>
          <w:lang w:val="vi-VN"/>
        </w:rPr>
        <w:t xml:space="preserve">                                                                                               </w:t>
      </w:r>
      <w:r w:rsidRPr="00AC6CB9">
        <w:rPr>
          <w:i/>
          <w:iCs/>
          <w:color w:val="000000"/>
          <w:spacing w:val="-10"/>
          <w:shd w:val="clear" w:color="auto" w:fill="FFFFFF"/>
        </w:rPr>
        <w:t>(Đơn vị: nghìn người)</w:t>
      </w:r>
    </w:p>
    <w:tbl>
      <w:tblPr>
        <w:tblW w:w="9991" w:type="dxa"/>
        <w:jc w:val="center"/>
        <w:tblLayout w:type="fixed"/>
        <w:tblCellMar>
          <w:left w:w="0" w:type="dxa"/>
          <w:right w:w="0" w:type="dxa"/>
        </w:tblCellMar>
        <w:tblLook w:val="0000" w:firstRow="0" w:lastRow="0" w:firstColumn="0" w:lastColumn="0" w:noHBand="0" w:noVBand="0"/>
      </w:tblPr>
      <w:tblGrid>
        <w:gridCol w:w="2754"/>
        <w:gridCol w:w="2094"/>
        <w:gridCol w:w="1843"/>
        <w:gridCol w:w="1701"/>
        <w:gridCol w:w="1599"/>
      </w:tblGrid>
      <w:tr w:rsidR="00AC6CB9" w:rsidRPr="00B42611" w14:paraId="53D7194B" w14:textId="77777777" w:rsidTr="00B712CC">
        <w:trPr>
          <w:trHeight w:hRule="exact" w:val="399"/>
          <w:jc w:val="center"/>
        </w:trPr>
        <w:tc>
          <w:tcPr>
            <w:tcW w:w="2754" w:type="dxa"/>
            <w:tcBorders>
              <w:top w:val="single" w:sz="4" w:space="0" w:color="auto"/>
              <w:left w:val="single" w:sz="4" w:space="0" w:color="auto"/>
              <w:bottom w:val="nil"/>
              <w:right w:val="nil"/>
            </w:tcBorders>
            <w:vAlign w:val="center"/>
          </w:tcPr>
          <w:p w14:paraId="5C878FEC" w14:textId="77777777" w:rsidR="00AC6CB9" w:rsidRPr="00AC6CB9" w:rsidRDefault="00AC6CB9" w:rsidP="00B712CC">
            <w:pPr>
              <w:widowControl w:val="0"/>
              <w:jc w:val="center"/>
              <w:rPr>
                <w:b/>
                <w:bCs/>
                <w:color w:val="000000"/>
              </w:rPr>
            </w:pPr>
            <w:bookmarkStart w:id="1" w:name="_Hlk33965500"/>
            <w:r w:rsidRPr="00AC6CB9">
              <w:rPr>
                <w:b/>
                <w:bCs/>
                <w:color w:val="000000"/>
              </w:rPr>
              <w:t>Thành phần kinh tế</w:t>
            </w:r>
          </w:p>
        </w:tc>
        <w:tc>
          <w:tcPr>
            <w:tcW w:w="2094" w:type="dxa"/>
            <w:tcBorders>
              <w:top w:val="single" w:sz="4" w:space="0" w:color="auto"/>
              <w:left w:val="single" w:sz="4" w:space="0" w:color="auto"/>
              <w:bottom w:val="nil"/>
              <w:right w:val="nil"/>
            </w:tcBorders>
            <w:vAlign w:val="center"/>
          </w:tcPr>
          <w:p w14:paraId="57A92B19" w14:textId="77777777" w:rsidR="00AC6CB9" w:rsidRPr="00AC6CB9" w:rsidRDefault="00AC6CB9" w:rsidP="00B712CC">
            <w:pPr>
              <w:widowControl w:val="0"/>
              <w:jc w:val="center"/>
              <w:rPr>
                <w:b/>
                <w:bCs/>
                <w:color w:val="000000"/>
              </w:rPr>
            </w:pPr>
            <w:r w:rsidRPr="00AC6CB9">
              <w:rPr>
                <w:b/>
                <w:bCs/>
                <w:color w:val="000000"/>
              </w:rPr>
              <w:t>2005</w:t>
            </w:r>
          </w:p>
        </w:tc>
        <w:tc>
          <w:tcPr>
            <w:tcW w:w="1843" w:type="dxa"/>
            <w:tcBorders>
              <w:top w:val="single" w:sz="4" w:space="0" w:color="auto"/>
              <w:left w:val="single" w:sz="4" w:space="0" w:color="auto"/>
              <w:bottom w:val="nil"/>
              <w:right w:val="nil"/>
            </w:tcBorders>
            <w:vAlign w:val="center"/>
          </w:tcPr>
          <w:p w14:paraId="0FE73A2C" w14:textId="77777777" w:rsidR="00AC6CB9" w:rsidRPr="00AC6CB9" w:rsidRDefault="00AC6CB9" w:rsidP="00B712CC">
            <w:pPr>
              <w:widowControl w:val="0"/>
              <w:jc w:val="center"/>
              <w:rPr>
                <w:b/>
                <w:bCs/>
                <w:color w:val="000000"/>
              </w:rPr>
            </w:pPr>
            <w:r w:rsidRPr="00AC6CB9">
              <w:rPr>
                <w:b/>
                <w:bCs/>
                <w:color w:val="000000"/>
              </w:rPr>
              <w:t>2008</w:t>
            </w:r>
          </w:p>
        </w:tc>
        <w:tc>
          <w:tcPr>
            <w:tcW w:w="1701" w:type="dxa"/>
            <w:tcBorders>
              <w:top w:val="single" w:sz="4" w:space="0" w:color="auto"/>
              <w:left w:val="single" w:sz="4" w:space="0" w:color="auto"/>
              <w:bottom w:val="nil"/>
              <w:right w:val="nil"/>
            </w:tcBorders>
            <w:vAlign w:val="center"/>
          </w:tcPr>
          <w:p w14:paraId="34AF6687" w14:textId="77777777" w:rsidR="00AC6CB9" w:rsidRPr="00AC6CB9" w:rsidRDefault="00AC6CB9" w:rsidP="00B712CC">
            <w:pPr>
              <w:widowControl w:val="0"/>
              <w:jc w:val="center"/>
              <w:rPr>
                <w:b/>
                <w:bCs/>
                <w:color w:val="000000"/>
              </w:rPr>
            </w:pPr>
            <w:r w:rsidRPr="00AC6CB9">
              <w:rPr>
                <w:b/>
                <w:bCs/>
                <w:color w:val="000000"/>
              </w:rPr>
              <w:t>2011</w:t>
            </w:r>
          </w:p>
        </w:tc>
        <w:tc>
          <w:tcPr>
            <w:tcW w:w="1599" w:type="dxa"/>
            <w:tcBorders>
              <w:top w:val="single" w:sz="4" w:space="0" w:color="auto"/>
              <w:left w:val="single" w:sz="4" w:space="0" w:color="auto"/>
              <w:bottom w:val="nil"/>
              <w:right w:val="single" w:sz="4" w:space="0" w:color="auto"/>
            </w:tcBorders>
            <w:vAlign w:val="center"/>
          </w:tcPr>
          <w:p w14:paraId="47FD19E4" w14:textId="77777777" w:rsidR="00AC6CB9" w:rsidRPr="00AC6CB9" w:rsidRDefault="00AC6CB9" w:rsidP="00B712CC">
            <w:pPr>
              <w:widowControl w:val="0"/>
              <w:jc w:val="center"/>
              <w:rPr>
                <w:b/>
                <w:bCs/>
                <w:color w:val="000000"/>
              </w:rPr>
            </w:pPr>
            <w:r w:rsidRPr="00AC6CB9">
              <w:rPr>
                <w:b/>
                <w:bCs/>
                <w:color w:val="000000"/>
              </w:rPr>
              <w:t>2023</w:t>
            </w:r>
          </w:p>
        </w:tc>
      </w:tr>
      <w:tr w:rsidR="00AC6CB9" w:rsidRPr="00B42611" w14:paraId="531EB92C" w14:textId="77777777" w:rsidTr="00AC6CB9">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7DF22770" w14:textId="77777777" w:rsidR="00AC6CB9" w:rsidRPr="00AC6CB9" w:rsidRDefault="00AC6CB9" w:rsidP="00B712CC">
            <w:pPr>
              <w:widowControl w:val="0"/>
              <w:rPr>
                <w:color w:val="000000"/>
              </w:rPr>
            </w:pPr>
            <w:r w:rsidRPr="00AC6CB9">
              <w:rPr>
                <w:color w:val="000000"/>
              </w:rPr>
              <w:t>Nhà nước</w:t>
            </w:r>
          </w:p>
        </w:tc>
        <w:tc>
          <w:tcPr>
            <w:tcW w:w="2094" w:type="dxa"/>
            <w:tcBorders>
              <w:top w:val="single" w:sz="4" w:space="0" w:color="auto"/>
              <w:left w:val="single" w:sz="4" w:space="0" w:color="auto"/>
              <w:bottom w:val="nil"/>
              <w:right w:val="nil"/>
            </w:tcBorders>
            <w:shd w:val="clear" w:color="auto" w:fill="FFFFFF"/>
            <w:vAlign w:val="center"/>
          </w:tcPr>
          <w:p w14:paraId="4DDFE1AF" w14:textId="77777777" w:rsidR="00AC6CB9" w:rsidRPr="00AC6CB9" w:rsidRDefault="00AC6CB9" w:rsidP="00B712CC">
            <w:pPr>
              <w:widowControl w:val="0"/>
              <w:jc w:val="center"/>
              <w:rPr>
                <w:color w:val="000000"/>
              </w:rPr>
            </w:pPr>
            <w:r w:rsidRPr="00AC6CB9">
              <w:rPr>
                <w:color w:val="000000"/>
              </w:rPr>
              <w:t>4 976</w:t>
            </w:r>
          </w:p>
        </w:tc>
        <w:tc>
          <w:tcPr>
            <w:tcW w:w="1843" w:type="dxa"/>
            <w:tcBorders>
              <w:top w:val="single" w:sz="4" w:space="0" w:color="auto"/>
              <w:left w:val="single" w:sz="4" w:space="0" w:color="auto"/>
              <w:bottom w:val="nil"/>
              <w:right w:val="nil"/>
            </w:tcBorders>
            <w:shd w:val="clear" w:color="auto" w:fill="FFFFFF"/>
            <w:vAlign w:val="center"/>
          </w:tcPr>
          <w:p w14:paraId="20E1C2EE" w14:textId="77777777" w:rsidR="00AC6CB9" w:rsidRPr="00AC6CB9" w:rsidRDefault="00AC6CB9" w:rsidP="00B712CC">
            <w:pPr>
              <w:widowControl w:val="0"/>
              <w:jc w:val="center"/>
              <w:rPr>
                <w:color w:val="000000"/>
              </w:rPr>
            </w:pPr>
            <w:r w:rsidRPr="00AC6CB9">
              <w:rPr>
                <w:color w:val="000000"/>
              </w:rPr>
              <w:t>5 059</w:t>
            </w:r>
          </w:p>
        </w:tc>
        <w:tc>
          <w:tcPr>
            <w:tcW w:w="1701" w:type="dxa"/>
            <w:tcBorders>
              <w:top w:val="single" w:sz="4" w:space="0" w:color="auto"/>
              <w:left w:val="single" w:sz="4" w:space="0" w:color="auto"/>
              <w:bottom w:val="nil"/>
              <w:right w:val="nil"/>
            </w:tcBorders>
            <w:shd w:val="clear" w:color="auto" w:fill="FFFFFF"/>
            <w:vAlign w:val="center"/>
          </w:tcPr>
          <w:p w14:paraId="0FFFDB76" w14:textId="77777777" w:rsidR="00AC6CB9" w:rsidRPr="00AC6CB9" w:rsidRDefault="00AC6CB9" w:rsidP="00B712CC">
            <w:pPr>
              <w:widowControl w:val="0"/>
              <w:jc w:val="center"/>
              <w:rPr>
                <w:color w:val="000000"/>
              </w:rPr>
            </w:pPr>
            <w:r w:rsidRPr="00AC6CB9">
              <w:rPr>
                <w:color w:val="000000"/>
              </w:rPr>
              <w:t>5 250</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6592FDC7" w14:textId="77777777" w:rsidR="00AC6CB9" w:rsidRPr="00AC6CB9" w:rsidRDefault="00AC6CB9" w:rsidP="00B712CC">
            <w:pPr>
              <w:widowControl w:val="0"/>
              <w:jc w:val="center"/>
              <w:rPr>
                <w:color w:val="000000"/>
              </w:rPr>
            </w:pPr>
            <w:r w:rsidRPr="00AC6CB9">
              <w:rPr>
                <w:color w:val="000000"/>
              </w:rPr>
              <w:t>5 186</w:t>
            </w:r>
          </w:p>
        </w:tc>
      </w:tr>
      <w:tr w:rsidR="00AC6CB9" w:rsidRPr="00B42611" w14:paraId="77A242DB" w14:textId="77777777" w:rsidTr="00AC6CB9">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5CB2ACD1" w14:textId="77777777" w:rsidR="00AC6CB9" w:rsidRPr="00AC6CB9" w:rsidRDefault="00AC6CB9" w:rsidP="00B712CC">
            <w:pPr>
              <w:widowControl w:val="0"/>
              <w:rPr>
                <w:color w:val="000000"/>
              </w:rPr>
            </w:pPr>
            <w:r w:rsidRPr="00AC6CB9">
              <w:rPr>
                <w:color w:val="000000"/>
              </w:rPr>
              <w:t>Ngoài nhà nước</w:t>
            </w:r>
          </w:p>
        </w:tc>
        <w:tc>
          <w:tcPr>
            <w:tcW w:w="2094" w:type="dxa"/>
            <w:tcBorders>
              <w:top w:val="single" w:sz="4" w:space="0" w:color="auto"/>
              <w:left w:val="single" w:sz="4" w:space="0" w:color="auto"/>
              <w:bottom w:val="nil"/>
              <w:right w:val="nil"/>
            </w:tcBorders>
            <w:shd w:val="clear" w:color="auto" w:fill="FFFFFF"/>
            <w:vAlign w:val="center"/>
          </w:tcPr>
          <w:p w14:paraId="4D9CB3FA" w14:textId="77777777" w:rsidR="00AC6CB9" w:rsidRPr="00AC6CB9" w:rsidRDefault="00AC6CB9" w:rsidP="00B712CC">
            <w:pPr>
              <w:widowControl w:val="0"/>
              <w:jc w:val="center"/>
              <w:rPr>
                <w:color w:val="000000"/>
              </w:rPr>
            </w:pPr>
            <w:r w:rsidRPr="00AC6CB9">
              <w:rPr>
                <w:color w:val="000000"/>
              </w:rPr>
              <w:t>36 695</w:t>
            </w:r>
          </w:p>
        </w:tc>
        <w:tc>
          <w:tcPr>
            <w:tcW w:w="1843" w:type="dxa"/>
            <w:tcBorders>
              <w:top w:val="single" w:sz="4" w:space="0" w:color="auto"/>
              <w:left w:val="single" w:sz="4" w:space="0" w:color="auto"/>
              <w:bottom w:val="nil"/>
              <w:right w:val="nil"/>
            </w:tcBorders>
            <w:shd w:val="clear" w:color="auto" w:fill="FFFFFF"/>
            <w:vAlign w:val="center"/>
          </w:tcPr>
          <w:p w14:paraId="0FB166CC" w14:textId="77777777" w:rsidR="00AC6CB9" w:rsidRPr="00AC6CB9" w:rsidRDefault="00AC6CB9" w:rsidP="00B712CC">
            <w:pPr>
              <w:widowControl w:val="0"/>
              <w:jc w:val="center"/>
              <w:rPr>
                <w:color w:val="000000"/>
              </w:rPr>
            </w:pPr>
            <w:r w:rsidRPr="00AC6CB9">
              <w:rPr>
                <w:color w:val="000000"/>
              </w:rPr>
              <w:t>39 707</w:t>
            </w:r>
          </w:p>
        </w:tc>
        <w:tc>
          <w:tcPr>
            <w:tcW w:w="1701" w:type="dxa"/>
            <w:tcBorders>
              <w:top w:val="single" w:sz="4" w:space="0" w:color="auto"/>
              <w:left w:val="single" w:sz="4" w:space="0" w:color="auto"/>
              <w:bottom w:val="nil"/>
              <w:right w:val="nil"/>
            </w:tcBorders>
            <w:shd w:val="clear" w:color="auto" w:fill="FFFFFF"/>
            <w:vAlign w:val="center"/>
          </w:tcPr>
          <w:p w14:paraId="23C165F2" w14:textId="77777777" w:rsidR="00AC6CB9" w:rsidRPr="00AC6CB9" w:rsidRDefault="00AC6CB9" w:rsidP="00B712CC">
            <w:pPr>
              <w:widowControl w:val="0"/>
              <w:jc w:val="center"/>
              <w:rPr>
                <w:color w:val="000000"/>
              </w:rPr>
            </w:pPr>
            <w:r w:rsidRPr="00AC6CB9">
              <w:rPr>
                <w:color w:val="000000"/>
              </w:rPr>
              <w:t>43 401</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4D70B37B" w14:textId="77777777" w:rsidR="00AC6CB9" w:rsidRPr="00AC6CB9" w:rsidRDefault="00AC6CB9" w:rsidP="00B712CC">
            <w:pPr>
              <w:widowControl w:val="0"/>
              <w:jc w:val="center"/>
              <w:rPr>
                <w:color w:val="000000"/>
              </w:rPr>
            </w:pPr>
            <w:r w:rsidRPr="00AC6CB9">
              <w:rPr>
                <w:color w:val="000000"/>
              </w:rPr>
              <w:t>45 451</w:t>
            </w:r>
          </w:p>
        </w:tc>
      </w:tr>
      <w:tr w:rsidR="00AC6CB9" w:rsidRPr="00B42611" w14:paraId="19D5A9C0" w14:textId="77777777" w:rsidTr="00AC6CB9">
        <w:trPr>
          <w:trHeight w:hRule="exact" w:val="399"/>
          <w:jc w:val="center"/>
        </w:trPr>
        <w:tc>
          <w:tcPr>
            <w:tcW w:w="2754" w:type="dxa"/>
            <w:tcBorders>
              <w:top w:val="single" w:sz="4" w:space="0" w:color="auto"/>
              <w:left w:val="single" w:sz="4" w:space="0" w:color="auto"/>
              <w:bottom w:val="nil"/>
              <w:right w:val="nil"/>
            </w:tcBorders>
            <w:shd w:val="clear" w:color="auto" w:fill="FFFFFF"/>
            <w:vAlign w:val="center"/>
          </w:tcPr>
          <w:p w14:paraId="26EBCF36" w14:textId="77777777" w:rsidR="00AC6CB9" w:rsidRPr="00AC6CB9" w:rsidRDefault="00AC6CB9" w:rsidP="00B712CC">
            <w:pPr>
              <w:widowControl w:val="0"/>
              <w:rPr>
                <w:color w:val="000000"/>
              </w:rPr>
            </w:pPr>
            <w:r w:rsidRPr="00AC6CB9">
              <w:rPr>
                <w:color w:val="000000"/>
              </w:rPr>
              <w:t>Có vốn đầu tư nước ngoài</w:t>
            </w:r>
          </w:p>
        </w:tc>
        <w:tc>
          <w:tcPr>
            <w:tcW w:w="2094" w:type="dxa"/>
            <w:tcBorders>
              <w:top w:val="single" w:sz="4" w:space="0" w:color="auto"/>
              <w:left w:val="single" w:sz="4" w:space="0" w:color="auto"/>
              <w:bottom w:val="nil"/>
              <w:right w:val="nil"/>
            </w:tcBorders>
            <w:shd w:val="clear" w:color="auto" w:fill="FFFFFF"/>
            <w:vAlign w:val="center"/>
          </w:tcPr>
          <w:p w14:paraId="3F7903A3" w14:textId="77777777" w:rsidR="00AC6CB9" w:rsidRPr="00AC6CB9" w:rsidRDefault="00AC6CB9" w:rsidP="00B712CC">
            <w:pPr>
              <w:widowControl w:val="0"/>
              <w:jc w:val="center"/>
              <w:rPr>
                <w:color w:val="000000"/>
              </w:rPr>
            </w:pPr>
            <w:r w:rsidRPr="00AC6CB9">
              <w:rPr>
                <w:color w:val="000000"/>
              </w:rPr>
              <w:t>1 113</w:t>
            </w:r>
          </w:p>
        </w:tc>
        <w:tc>
          <w:tcPr>
            <w:tcW w:w="1843" w:type="dxa"/>
            <w:tcBorders>
              <w:top w:val="single" w:sz="4" w:space="0" w:color="auto"/>
              <w:left w:val="single" w:sz="4" w:space="0" w:color="auto"/>
              <w:bottom w:val="nil"/>
              <w:right w:val="nil"/>
            </w:tcBorders>
            <w:shd w:val="clear" w:color="auto" w:fill="FFFFFF"/>
            <w:vAlign w:val="center"/>
          </w:tcPr>
          <w:p w14:paraId="208D66D3" w14:textId="77777777" w:rsidR="00AC6CB9" w:rsidRPr="00AC6CB9" w:rsidRDefault="00AC6CB9" w:rsidP="00B712CC">
            <w:pPr>
              <w:widowControl w:val="0"/>
              <w:jc w:val="center"/>
              <w:rPr>
                <w:color w:val="000000"/>
              </w:rPr>
            </w:pPr>
            <w:r w:rsidRPr="00AC6CB9">
              <w:rPr>
                <w:color w:val="000000"/>
              </w:rPr>
              <w:t>1 695</w:t>
            </w:r>
          </w:p>
        </w:tc>
        <w:tc>
          <w:tcPr>
            <w:tcW w:w="1701" w:type="dxa"/>
            <w:tcBorders>
              <w:top w:val="single" w:sz="4" w:space="0" w:color="auto"/>
              <w:left w:val="single" w:sz="4" w:space="0" w:color="auto"/>
              <w:bottom w:val="nil"/>
              <w:right w:val="nil"/>
            </w:tcBorders>
            <w:shd w:val="clear" w:color="auto" w:fill="FFFFFF"/>
            <w:vAlign w:val="center"/>
          </w:tcPr>
          <w:p w14:paraId="6BAE61A0" w14:textId="77777777" w:rsidR="00AC6CB9" w:rsidRPr="00AC6CB9" w:rsidRDefault="00AC6CB9" w:rsidP="00B712CC">
            <w:pPr>
              <w:widowControl w:val="0"/>
              <w:jc w:val="center"/>
              <w:rPr>
                <w:color w:val="000000"/>
              </w:rPr>
            </w:pPr>
            <w:r w:rsidRPr="00AC6CB9">
              <w:rPr>
                <w:color w:val="000000"/>
              </w:rPr>
              <w:t>1 701</w:t>
            </w:r>
          </w:p>
        </w:tc>
        <w:tc>
          <w:tcPr>
            <w:tcW w:w="1599" w:type="dxa"/>
            <w:tcBorders>
              <w:top w:val="single" w:sz="4" w:space="0" w:color="auto"/>
              <w:left w:val="single" w:sz="4" w:space="0" w:color="auto"/>
              <w:bottom w:val="nil"/>
              <w:right w:val="single" w:sz="4" w:space="0" w:color="auto"/>
            </w:tcBorders>
            <w:shd w:val="clear" w:color="auto" w:fill="FFFFFF"/>
            <w:vAlign w:val="center"/>
          </w:tcPr>
          <w:p w14:paraId="1BE42113" w14:textId="77777777" w:rsidR="00AC6CB9" w:rsidRPr="00AC6CB9" w:rsidRDefault="00AC6CB9" w:rsidP="00B712CC">
            <w:pPr>
              <w:widowControl w:val="0"/>
              <w:jc w:val="center"/>
              <w:rPr>
                <w:color w:val="000000"/>
              </w:rPr>
            </w:pPr>
            <w:r w:rsidRPr="00AC6CB9">
              <w:rPr>
                <w:color w:val="000000"/>
              </w:rPr>
              <w:t>2 204</w:t>
            </w:r>
          </w:p>
        </w:tc>
      </w:tr>
      <w:tr w:rsidR="00AC6CB9" w:rsidRPr="00B42611" w14:paraId="0FB59C73" w14:textId="77777777" w:rsidTr="00AC6CB9">
        <w:trPr>
          <w:trHeight w:hRule="exact" w:val="411"/>
          <w:jc w:val="center"/>
        </w:trPr>
        <w:tc>
          <w:tcPr>
            <w:tcW w:w="2754" w:type="dxa"/>
            <w:tcBorders>
              <w:top w:val="single" w:sz="4" w:space="0" w:color="auto"/>
              <w:left w:val="single" w:sz="4" w:space="0" w:color="auto"/>
              <w:bottom w:val="single" w:sz="4" w:space="0" w:color="auto"/>
              <w:right w:val="nil"/>
            </w:tcBorders>
            <w:shd w:val="clear" w:color="auto" w:fill="FFFFFF"/>
            <w:vAlign w:val="center"/>
          </w:tcPr>
          <w:p w14:paraId="34DDE80B" w14:textId="77777777" w:rsidR="00AC6CB9" w:rsidRPr="00AC6CB9" w:rsidRDefault="00AC6CB9" w:rsidP="00B712CC">
            <w:pPr>
              <w:widowControl w:val="0"/>
              <w:rPr>
                <w:b/>
                <w:color w:val="000000"/>
              </w:rPr>
            </w:pPr>
            <w:r w:rsidRPr="00AC6CB9">
              <w:rPr>
                <w:b/>
                <w:color w:val="000000"/>
              </w:rPr>
              <w:t>Tổng số</w:t>
            </w:r>
          </w:p>
        </w:tc>
        <w:tc>
          <w:tcPr>
            <w:tcW w:w="2094" w:type="dxa"/>
            <w:tcBorders>
              <w:top w:val="single" w:sz="4" w:space="0" w:color="auto"/>
              <w:left w:val="single" w:sz="4" w:space="0" w:color="auto"/>
              <w:bottom w:val="single" w:sz="4" w:space="0" w:color="auto"/>
              <w:right w:val="nil"/>
            </w:tcBorders>
            <w:shd w:val="clear" w:color="auto" w:fill="FFFFFF"/>
            <w:vAlign w:val="center"/>
          </w:tcPr>
          <w:p w14:paraId="401BB7CD" w14:textId="77777777" w:rsidR="00AC6CB9" w:rsidRPr="00AC6CB9" w:rsidRDefault="00AC6CB9" w:rsidP="00B712CC">
            <w:pPr>
              <w:widowControl w:val="0"/>
              <w:jc w:val="center"/>
              <w:rPr>
                <w:b/>
                <w:color w:val="000000"/>
              </w:rPr>
            </w:pPr>
            <w:r w:rsidRPr="00AC6CB9">
              <w:rPr>
                <w:b/>
                <w:color w:val="000000"/>
              </w:rPr>
              <w:t>42 784</w:t>
            </w:r>
          </w:p>
        </w:tc>
        <w:tc>
          <w:tcPr>
            <w:tcW w:w="1843" w:type="dxa"/>
            <w:tcBorders>
              <w:top w:val="single" w:sz="4" w:space="0" w:color="auto"/>
              <w:left w:val="single" w:sz="4" w:space="0" w:color="auto"/>
              <w:bottom w:val="single" w:sz="4" w:space="0" w:color="auto"/>
              <w:right w:val="nil"/>
            </w:tcBorders>
            <w:shd w:val="clear" w:color="auto" w:fill="FFFFFF"/>
            <w:vAlign w:val="center"/>
          </w:tcPr>
          <w:p w14:paraId="02670A18" w14:textId="77777777" w:rsidR="00AC6CB9" w:rsidRPr="00AC6CB9" w:rsidRDefault="00AC6CB9" w:rsidP="00B712CC">
            <w:pPr>
              <w:widowControl w:val="0"/>
              <w:jc w:val="center"/>
              <w:rPr>
                <w:b/>
                <w:color w:val="000000"/>
              </w:rPr>
            </w:pPr>
            <w:r w:rsidRPr="00AC6CB9">
              <w:rPr>
                <w:b/>
                <w:color w:val="000000"/>
              </w:rPr>
              <w:t>46 461</w:t>
            </w:r>
          </w:p>
        </w:tc>
        <w:tc>
          <w:tcPr>
            <w:tcW w:w="1701" w:type="dxa"/>
            <w:tcBorders>
              <w:top w:val="single" w:sz="4" w:space="0" w:color="auto"/>
              <w:left w:val="single" w:sz="4" w:space="0" w:color="auto"/>
              <w:bottom w:val="single" w:sz="4" w:space="0" w:color="auto"/>
              <w:right w:val="nil"/>
            </w:tcBorders>
            <w:shd w:val="clear" w:color="auto" w:fill="FFFFFF"/>
            <w:vAlign w:val="center"/>
          </w:tcPr>
          <w:p w14:paraId="45FAED4C" w14:textId="77777777" w:rsidR="00AC6CB9" w:rsidRPr="00AC6CB9" w:rsidRDefault="00AC6CB9" w:rsidP="00B712CC">
            <w:pPr>
              <w:widowControl w:val="0"/>
              <w:jc w:val="center"/>
              <w:rPr>
                <w:b/>
                <w:color w:val="000000"/>
              </w:rPr>
            </w:pPr>
            <w:r w:rsidRPr="00AC6CB9">
              <w:rPr>
                <w:b/>
                <w:color w:val="000000"/>
              </w:rPr>
              <w:t>50 352</w:t>
            </w:r>
          </w:p>
        </w:tc>
        <w:tc>
          <w:tcPr>
            <w:tcW w:w="1599" w:type="dxa"/>
            <w:tcBorders>
              <w:top w:val="single" w:sz="4" w:space="0" w:color="auto"/>
              <w:left w:val="single" w:sz="4" w:space="0" w:color="auto"/>
              <w:bottom w:val="single" w:sz="4" w:space="0" w:color="auto"/>
              <w:right w:val="single" w:sz="4" w:space="0" w:color="auto"/>
            </w:tcBorders>
            <w:shd w:val="clear" w:color="auto" w:fill="FFFFFF"/>
            <w:vAlign w:val="center"/>
          </w:tcPr>
          <w:p w14:paraId="466E4764" w14:textId="77777777" w:rsidR="00AC6CB9" w:rsidRPr="00AC6CB9" w:rsidRDefault="00AC6CB9" w:rsidP="00B712CC">
            <w:pPr>
              <w:widowControl w:val="0"/>
              <w:jc w:val="center"/>
              <w:rPr>
                <w:b/>
                <w:color w:val="000000"/>
              </w:rPr>
            </w:pPr>
            <w:r w:rsidRPr="00AC6CB9">
              <w:rPr>
                <w:b/>
                <w:color w:val="000000"/>
              </w:rPr>
              <w:t>52 841</w:t>
            </w:r>
          </w:p>
        </w:tc>
      </w:tr>
    </w:tbl>
    <w:bookmarkEnd w:id="1"/>
    <w:p w14:paraId="453FA871" w14:textId="77777777" w:rsidR="00AC6CB9" w:rsidRPr="00AC6CB9" w:rsidRDefault="00AC6CB9" w:rsidP="00AC6CB9">
      <w:pPr>
        <w:widowControl w:val="0"/>
        <w:ind w:firstLine="720"/>
        <w:jc w:val="center"/>
        <w:rPr>
          <w:color w:val="000000"/>
          <w:spacing w:val="-10"/>
        </w:rPr>
      </w:pPr>
      <w:r w:rsidRPr="00AC6CB9">
        <w:rPr>
          <w:i/>
          <w:iCs/>
          <w:color w:val="000000"/>
          <w:spacing w:val="-10"/>
        </w:rPr>
        <w:t>(Nguồn số liệu theo Niên giám thống kê Việt Nam 2024)</w:t>
      </w:r>
    </w:p>
    <w:p w14:paraId="362DC786" w14:textId="77777777" w:rsidR="00AC6CB9" w:rsidRPr="00B42611" w:rsidRDefault="00AC6CB9" w:rsidP="00AC6CB9">
      <w:pPr>
        <w:tabs>
          <w:tab w:val="left" w:pos="5387"/>
        </w:tabs>
      </w:pPr>
    </w:p>
    <w:p w14:paraId="154C3CAB" w14:textId="77777777" w:rsidR="00AC6CB9" w:rsidRPr="00B42611" w:rsidRDefault="00AC6CB9" w:rsidP="00AC6CB9">
      <w:r w:rsidRPr="00B42611">
        <w:rPr>
          <w:b/>
          <w:bCs/>
        </w:rPr>
        <w:t xml:space="preserve">     a)</w:t>
      </w:r>
      <w:r w:rsidRPr="00B42611">
        <w:t xml:space="preserve"> Lao động trong khu vực nhà nước có tốc độ tăng trưởng chậm nhất trong giai đoạn 2005 - 2023, năm 2023 so với năm 2005 tăng 4,2 %. Đ</w:t>
      </w:r>
    </w:p>
    <w:p w14:paraId="28C02F8F" w14:textId="77777777" w:rsidR="00AC6CB9" w:rsidRPr="00B42611" w:rsidRDefault="00AC6CB9" w:rsidP="00AC6CB9">
      <w:r w:rsidRPr="00B42611">
        <w:rPr>
          <w:b/>
          <w:bCs/>
        </w:rPr>
        <w:t xml:space="preserve">     b)</w:t>
      </w:r>
      <w:r w:rsidRPr="00B42611">
        <w:t xml:space="preserve"> Tỷ trọng lao động trong khu vực nhà nước giảm 1,8 %, khu vực ngoài nhà nước giảm 3,7 % từ năm 2005 đến năm 2023. S</w:t>
      </w:r>
    </w:p>
    <w:p w14:paraId="6FED46B4" w14:textId="77777777" w:rsidR="00AC6CB9" w:rsidRPr="00B42611" w:rsidRDefault="00AC6CB9" w:rsidP="00AC6CB9">
      <w:r w:rsidRPr="00B42611">
        <w:rPr>
          <w:b/>
          <w:bCs/>
        </w:rPr>
        <w:t xml:space="preserve">     c)</w:t>
      </w:r>
      <w:r w:rsidRPr="00B42611">
        <w:t xml:space="preserve"> Tỷ trọng lao động trong khu vực nhà nước giảm, khu vực ngoài nhà nước và có vốn đầu tư nước ngoài tăng, thành phần kinh tế ngoài nhà nước tăng nhanh hơn thành phần kinh tế có vốn đầu tư nước ngoài. S</w:t>
      </w:r>
    </w:p>
    <w:p w14:paraId="7CBE6BB6" w14:textId="77777777" w:rsidR="00AC6CB9" w:rsidRPr="00B42611" w:rsidRDefault="00AC6CB9" w:rsidP="00AC6CB9">
      <w:r w:rsidRPr="00B42611">
        <w:rPr>
          <w:b/>
          <w:bCs/>
        </w:rPr>
        <w:t xml:space="preserve">     d)</w:t>
      </w:r>
      <w:r w:rsidRPr="00B42611">
        <w:t xml:space="preserve"> Lao động có vốn đầu tư nước ngoài có tốc độ tăng trưởng nhanh nhất trong giai đoạn 2005 - 2023, tăng cao hơn thành phần kinh tế nhà nước 93,8 %. Đ</w:t>
      </w:r>
    </w:p>
    <w:p w14:paraId="30371CEE" w14:textId="77777777" w:rsidR="00AC6CB9" w:rsidRPr="00B42611" w:rsidRDefault="00AC6CB9" w:rsidP="00AC6CB9">
      <w:pPr>
        <w:tabs>
          <w:tab w:val="left" w:pos="284"/>
        </w:tabs>
        <w:spacing w:line="276" w:lineRule="auto"/>
        <w:jc w:val="both"/>
      </w:pPr>
      <w:r w:rsidRPr="00B42611">
        <w:rPr>
          <w:b/>
          <w:bCs/>
          <w:lang w:val="vi-VN"/>
        </w:rPr>
        <w:t xml:space="preserve">Câu </w:t>
      </w:r>
      <w:r w:rsidRPr="00B42611">
        <w:rPr>
          <w:b/>
          <w:bCs/>
        </w:rPr>
        <w:t>6.</w:t>
      </w:r>
      <w:r w:rsidRPr="00B42611">
        <w:rPr>
          <w:lang w:val="vi-VN"/>
        </w:rPr>
        <w:t xml:space="preserve"> Cho bảng số liệu</w:t>
      </w:r>
      <w:r w:rsidRPr="00B42611">
        <w:t>:</w:t>
      </w:r>
    </w:p>
    <w:p w14:paraId="4D5D9B05" w14:textId="77777777" w:rsidR="00AC6CB9" w:rsidRPr="00B42611" w:rsidRDefault="00AC6CB9" w:rsidP="00AC6CB9">
      <w:pPr>
        <w:tabs>
          <w:tab w:val="left" w:pos="284"/>
        </w:tabs>
        <w:spacing w:line="276" w:lineRule="auto"/>
        <w:jc w:val="center"/>
        <w:rPr>
          <w:b/>
        </w:rPr>
      </w:pPr>
      <w:r w:rsidRPr="00B42611">
        <w:rPr>
          <w:b/>
          <w:lang w:val="vi-VN"/>
        </w:rPr>
        <w:t xml:space="preserve">Tổng mức bán lẻ và doanh thu dịch vụ tiêu dùng của nước ta giai đoạn 2010 </w:t>
      </w:r>
      <w:r w:rsidRPr="00B42611">
        <w:rPr>
          <w:b/>
        </w:rPr>
        <w:t>-</w:t>
      </w:r>
      <w:r w:rsidRPr="00B42611">
        <w:rPr>
          <w:b/>
          <w:lang w:val="vi-VN"/>
        </w:rPr>
        <w:t xml:space="preserve"> 202</w:t>
      </w:r>
      <w:r w:rsidRPr="00B42611">
        <w:rPr>
          <w:b/>
        </w:rPr>
        <w:t>4</w:t>
      </w:r>
    </w:p>
    <w:p w14:paraId="1B10F060" w14:textId="77777777" w:rsidR="00AC6CB9" w:rsidRPr="00B42611" w:rsidRDefault="00AC6CB9" w:rsidP="00AC6CB9">
      <w:pPr>
        <w:tabs>
          <w:tab w:val="left" w:pos="284"/>
        </w:tabs>
        <w:spacing w:line="276" w:lineRule="auto"/>
        <w:jc w:val="both"/>
        <w:rPr>
          <w:i/>
          <w:iCs/>
          <w:lang w:val="vi-VN"/>
        </w:rPr>
      </w:pP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r>
      <w:r w:rsidRPr="00B42611">
        <w:rPr>
          <w:i/>
          <w:iCs/>
          <w:lang w:val="vi-VN"/>
        </w:rPr>
        <w:tab/>
        <w:t>(Đơn vị : Nghìn tỉ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443"/>
        <w:gridCol w:w="1276"/>
        <w:gridCol w:w="1417"/>
        <w:gridCol w:w="1276"/>
      </w:tblGrid>
      <w:tr w:rsidR="00E75EAD" w:rsidRPr="00B42611" w14:paraId="5223908F" w14:textId="77777777">
        <w:trPr>
          <w:jc w:val="center"/>
        </w:trPr>
        <w:tc>
          <w:tcPr>
            <w:tcW w:w="3964" w:type="dxa"/>
          </w:tcPr>
          <w:p w14:paraId="73E25961" w14:textId="77777777" w:rsidR="00AC6CB9" w:rsidRDefault="00AC6CB9">
            <w:pPr>
              <w:tabs>
                <w:tab w:val="left" w:pos="284"/>
              </w:tabs>
              <w:spacing w:line="276" w:lineRule="auto"/>
              <w:jc w:val="center"/>
              <w:rPr>
                <w:b/>
                <w:bCs/>
              </w:rPr>
            </w:pPr>
            <w:r>
              <w:rPr>
                <w:b/>
                <w:bCs/>
              </w:rPr>
              <w:t>Năm</w:t>
            </w:r>
          </w:p>
        </w:tc>
        <w:tc>
          <w:tcPr>
            <w:tcW w:w="1443" w:type="dxa"/>
          </w:tcPr>
          <w:p w14:paraId="4D8BDB85" w14:textId="77777777" w:rsidR="00AC6CB9" w:rsidRDefault="00AC6CB9">
            <w:pPr>
              <w:tabs>
                <w:tab w:val="left" w:pos="284"/>
              </w:tabs>
              <w:spacing w:line="276" w:lineRule="auto"/>
              <w:jc w:val="center"/>
              <w:rPr>
                <w:b/>
                <w:bCs/>
              </w:rPr>
            </w:pPr>
            <w:r>
              <w:rPr>
                <w:b/>
                <w:bCs/>
              </w:rPr>
              <w:t>2010</w:t>
            </w:r>
          </w:p>
        </w:tc>
        <w:tc>
          <w:tcPr>
            <w:tcW w:w="1276" w:type="dxa"/>
          </w:tcPr>
          <w:p w14:paraId="09714BC5" w14:textId="77777777" w:rsidR="00AC6CB9" w:rsidRDefault="00AC6CB9">
            <w:pPr>
              <w:tabs>
                <w:tab w:val="left" w:pos="284"/>
              </w:tabs>
              <w:spacing w:line="276" w:lineRule="auto"/>
              <w:jc w:val="center"/>
              <w:rPr>
                <w:b/>
                <w:bCs/>
              </w:rPr>
            </w:pPr>
            <w:r>
              <w:rPr>
                <w:b/>
                <w:bCs/>
              </w:rPr>
              <w:t>2015</w:t>
            </w:r>
          </w:p>
        </w:tc>
        <w:tc>
          <w:tcPr>
            <w:tcW w:w="1417" w:type="dxa"/>
          </w:tcPr>
          <w:p w14:paraId="5A747EDC" w14:textId="77777777" w:rsidR="00AC6CB9" w:rsidRDefault="00AC6CB9">
            <w:pPr>
              <w:tabs>
                <w:tab w:val="left" w:pos="284"/>
              </w:tabs>
              <w:spacing w:line="276" w:lineRule="auto"/>
              <w:jc w:val="center"/>
              <w:rPr>
                <w:b/>
                <w:bCs/>
              </w:rPr>
            </w:pPr>
            <w:r>
              <w:rPr>
                <w:b/>
                <w:bCs/>
              </w:rPr>
              <w:t>2020</w:t>
            </w:r>
          </w:p>
        </w:tc>
        <w:tc>
          <w:tcPr>
            <w:tcW w:w="1276" w:type="dxa"/>
          </w:tcPr>
          <w:p w14:paraId="4233A3E6" w14:textId="77777777" w:rsidR="00AC6CB9" w:rsidRDefault="00AC6CB9">
            <w:pPr>
              <w:tabs>
                <w:tab w:val="left" w:pos="284"/>
              </w:tabs>
              <w:spacing w:line="276" w:lineRule="auto"/>
              <w:jc w:val="center"/>
              <w:rPr>
                <w:b/>
                <w:bCs/>
              </w:rPr>
            </w:pPr>
            <w:r>
              <w:rPr>
                <w:b/>
                <w:bCs/>
              </w:rPr>
              <w:t>2024</w:t>
            </w:r>
          </w:p>
        </w:tc>
      </w:tr>
      <w:tr w:rsidR="00E75EAD" w:rsidRPr="00B42611" w14:paraId="506C3AF2" w14:textId="77777777">
        <w:trPr>
          <w:jc w:val="center"/>
        </w:trPr>
        <w:tc>
          <w:tcPr>
            <w:tcW w:w="3964" w:type="dxa"/>
          </w:tcPr>
          <w:p w14:paraId="396DAE44" w14:textId="77777777" w:rsidR="00AC6CB9" w:rsidRPr="00B42611" w:rsidRDefault="00AC6CB9">
            <w:pPr>
              <w:tabs>
                <w:tab w:val="left" w:pos="284"/>
              </w:tabs>
              <w:spacing w:line="276" w:lineRule="auto"/>
              <w:jc w:val="both"/>
            </w:pPr>
            <w:r w:rsidRPr="00B42611">
              <w:t>Tổng mức bán lẻ hàng hóa và doanh thu dịch vụ tiêu dùng</w:t>
            </w:r>
          </w:p>
        </w:tc>
        <w:tc>
          <w:tcPr>
            <w:tcW w:w="1443" w:type="dxa"/>
            <w:vAlign w:val="center"/>
          </w:tcPr>
          <w:p w14:paraId="3FC34B42" w14:textId="77777777" w:rsidR="00AC6CB9" w:rsidRPr="00B42611" w:rsidRDefault="00AC6CB9">
            <w:pPr>
              <w:tabs>
                <w:tab w:val="left" w:pos="284"/>
              </w:tabs>
              <w:spacing w:line="276" w:lineRule="auto"/>
              <w:jc w:val="center"/>
            </w:pPr>
            <w:r w:rsidRPr="00B42611">
              <w:t>1 677,3</w:t>
            </w:r>
          </w:p>
        </w:tc>
        <w:tc>
          <w:tcPr>
            <w:tcW w:w="1276" w:type="dxa"/>
            <w:vAlign w:val="center"/>
          </w:tcPr>
          <w:p w14:paraId="422AF3AD" w14:textId="77777777" w:rsidR="00AC6CB9" w:rsidRPr="00B42611" w:rsidRDefault="00AC6CB9">
            <w:pPr>
              <w:tabs>
                <w:tab w:val="left" w:pos="284"/>
              </w:tabs>
              <w:spacing w:line="276" w:lineRule="auto"/>
              <w:jc w:val="center"/>
            </w:pPr>
            <w:r w:rsidRPr="00B42611">
              <w:t>3 223,2</w:t>
            </w:r>
          </w:p>
        </w:tc>
        <w:tc>
          <w:tcPr>
            <w:tcW w:w="1417" w:type="dxa"/>
            <w:vAlign w:val="center"/>
          </w:tcPr>
          <w:p w14:paraId="04D2FF61" w14:textId="77777777" w:rsidR="00AC6CB9" w:rsidRPr="00B42611" w:rsidRDefault="00AC6CB9">
            <w:pPr>
              <w:tabs>
                <w:tab w:val="left" w:pos="284"/>
              </w:tabs>
              <w:spacing w:line="276" w:lineRule="auto"/>
              <w:jc w:val="center"/>
            </w:pPr>
            <w:r w:rsidRPr="00B42611">
              <w:t>4 847,9</w:t>
            </w:r>
          </w:p>
        </w:tc>
        <w:tc>
          <w:tcPr>
            <w:tcW w:w="1276" w:type="dxa"/>
            <w:vAlign w:val="center"/>
          </w:tcPr>
          <w:p w14:paraId="2D9BE350" w14:textId="77777777" w:rsidR="00AC6CB9" w:rsidRPr="00B42611" w:rsidRDefault="00AC6CB9">
            <w:pPr>
              <w:tabs>
                <w:tab w:val="left" w:pos="284"/>
              </w:tabs>
              <w:spacing w:line="276" w:lineRule="auto"/>
              <w:jc w:val="center"/>
            </w:pPr>
            <w:r w:rsidRPr="00B42611">
              <w:t>6391,0</w:t>
            </w:r>
          </w:p>
        </w:tc>
      </w:tr>
    </w:tbl>
    <w:p w14:paraId="631E294F" w14:textId="77777777" w:rsidR="00AC6CB9" w:rsidRPr="00B42611" w:rsidRDefault="00AC6CB9" w:rsidP="00AC6CB9">
      <w:pPr>
        <w:tabs>
          <w:tab w:val="left" w:pos="284"/>
        </w:tabs>
        <w:spacing w:line="276" w:lineRule="auto"/>
        <w:jc w:val="right"/>
        <w:rPr>
          <w:i/>
          <w:iCs/>
          <w:lang w:val="vi-VN"/>
        </w:rPr>
      </w:pPr>
      <w:r w:rsidRPr="00B42611">
        <w:rPr>
          <w:i/>
          <w:iCs/>
          <w:lang w:val="vi-VN"/>
        </w:rPr>
        <w:t xml:space="preserve"> (Nguồn : Niên giám thống kê Việt Nam năm 20</w:t>
      </w:r>
      <w:r w:rsidRPr="00B42611">
        <w:rPr>
          <w:i/>
          <w:iCs/>
        </w:rPr>
        <w:t>24</w:t>
      </w:r>
      <w:r w:rsidRPr="00B42611">
        <w:rPr>
          <w:i/>
          <w:iCs/>
          <w:lang w:val="vi-VN"/>
        </w:rPr>
        <w:t>)</w:t>
      </w:r>
    </w:p>
    <w:p w14:paraId="17239BE9" w14:textId="77777777" w:rsidR="00AC6CB9" w:rsidRPr="00B42611" w:rsidRDefault="00AC6CB9" w:rsidP="00AC6CB9">
      <w:pPr>
        <w:tabs>
          <w:tab w:val="left" w:pos="284"/>
        </w:tabs>
        <w:spacing w:line="276" w:lineRule="auto"/>
        <w:jc w:val="both"/>
      </w:pPr>
      <w:r w:rsidRPr="00B42611">
        <w:rPr>
          <w:lang w:val="vi-VN"/>
        </w:rPr>
        <w:tab/>
      </w:r>
      <w:r w:rsidRPr="00B42611">
        <w:rPr>
          <w:b/>
          <w:lang w:val="vi-VN"/>
        </w:rPr>
        <w:t>a)</w:t>
      </w:r>
      <w:r w:rsidRPr="00B42611">
        <w:rPr>
          <w:lang w:val="vi-VN"/>
        </w:rPr>
        <w:t xml:space="preserve"> Giá trị </w:t>
      </w:r>
      <w:r w:rsidRPr="00B42611">
        <w:t>t</w:t>
      </w:r>
      <w:r w:rsidRPr="00B42611">
        <w:rPr>
          <w:lang w:val="vi-VN"/>
        </w:rPr>
        <w:t>ổng mức bán lẻ và doanh thu dịch vụ tiêu dùng của nước ta</w:t>
      </w:r>
      <w:r w:rsidRPr="00B42611">
        <w:t xml:space="preserve"> tăng liên tục. (</w:t>
      </w:r>
      <w:r>
        <w:rPr>
          <w:lang w:val="vi-VN"/>
        </w:rPr>
        <w:t>Đúng</w:t>
      </w:r>
      <w:r w:rsidRPr="00B42611">
        <w:t>)</w:t>
      </w:r>
    </w:p>
    <w:p w14:paraId="4C20F5D0" w14:textId="77777777" w:rsidR="00AC6CB9" w:rsidRPr="00B42611" w:rsidRDefault="00AC6CB9" w:rsidP="00AC6CB9">
      <w:pPr>
        <w:tabs>
          <w:tab w:val="left" w:pos="284"/>
        </w:tabs>
        <w:spacing w:line="276" w:lineRule="auto"/>
        <w:jc w:val="both"/>
      </w:pPr>
      <w:r w:rsidRPr="00B42611">
        <w:rPr>
          <w:lang w:val="vi-VN"/>
        </w:rPr>
        <w:tab/>
      </w:r>
      <w:r w:rsidRPr="00B42611">
        <w:rPr>
          <w:b/>
          <w:lang w:val="vi-VN"/>
        </w:rPr>
        <w:t>b)</w:t>
      </w:r>
      <w:r w:rsidRPr="00B42611">
        <w:rPr>
          <w:lang w:val="vi-VN"/>
        </w:rPr>
        <w:t xml:space="preserve"> Giá trị tổng mức bán lẻ và doanh thu dịch vụ tiêu dùng </w:t>
      </w:r>
      <w:r w:rsidRPr="00B42611">
        <w:t>năm 2024 cao gấp đôi năm 2010. (Sai)</w:t>
      </w:r>
    </w:p>
    <w:p w14:paraId="278300EF" w14:textId="77777777" w:rsidR="00AC6CB9" w:rsidRPr="00B42611" w:rsidRDefault="00AC6CB9" w:rsidP="00AC6CB9">
      <w:pPr>
        <w:tabs>
          <w:tab w:val="left" w:pos="284"/>
        </w:tabs>
        <w:spacing w:line="276" w:lineRule="auto"/>
        <w:jc w:val="both"/>
      </w:pPr>
      <w:r w:rsidRPr="00B42611">
        <w:rPr>
          <w:lang w:val="vi-VN"/>
        </w:rPr>
        <w:tab/>
      </w:r>
      <w:r w:rsidRPr="00B42611">
        <w:rPr>
          <w:b/>
          <w:lang w:val="vi-VN"/>
        </w:rPr>
        <w:t>c)</w:t>
      </w:r>
      <w:r w:rsidRPr="00B42611">
        <w:rPr>
          <w:lang w:val="vi-VN"/>
        </w:rPr>
        <w:t xml:space="preserve"> Giá trị tổng mức bán lẻ và doanh thu dịch vụ tiêu dùng </w:t>
      </w:r>
      <w:r w:rsidRPr="00B42611">
        <w:t xml:space="preserve">nước ta </w:t>
      </w:r>
      <w:r w:rsidRPr="00B42611">
        <w:rPr>
          <w:lang w:val="vi-VN"/>
        </w:rPr>
        <w:t>tăng do sản xuất phát triển, đời sống nâng cao.</w:t>
      </w:r>
      <w:r w:rsidRPr="00B42611">
        <w:t xml:space="preserve"> (Đúng)</w:t>
      </w:r>
    </w:p>
    <w:p w14:paraId="67C79887" w14:textId="77777777" w:rsidR="00AC6CB9" w:rsidRPr="00B42611" w:rsidRDefault="00AC6CB9" w:rsidP="00AC6CB9">
      <w:pPr>
        <w:tabs>
          <w:tab w:val="left" w:pos="284"/>
        </w:tabs>
        <w:spacing w:line="276" w:lineRule="auto"/>
        <w:jc w:val="both"/>
      </w:pPr>
      <w:r w:rsidRPr="00B42611">
        <w:rPr>
          <w:lang w:val="vi-VN"/>
        </w:rPr>
        <w:tab/>
      </w:r>
      <w:r w:rsidRPr="00B42611">
        <w:rPr>
          <w:b/>
          <w:lang w:val="vi-VN"/>
        </w:rPr>
        <w:t>d)</w:t>
      </w:r>
      <w:r w:rsidRPr="00B42611">
        <w:rPr>
          <w:lang w:val="vi-VN"/>
        </w:rPr>
        <w:t xml:space="preserve"> </w:t>
      </w:r>
      <w:r w:rsidRPr="00B42611">
        <w:t>Biểu đồ đường là dạng biểu đồ thích hợp nhất để thể hiện tốc độ tăng trưởng tổng mức bán lẻ và doanh thu dịch vụ tiêu dùng của nước ta giai đoạn 2010 - 2024. (Đúng)</w:t>
      </w:r>
    </w:p>
    <w:p w14:paraId="6F336CB9" w14:textId="77777777" w:rsidR="00AC6CB9" w:rsidRPr="00B42611" w:rsidRDefault="00AC6CB9" w:rsidP="00AC6CB9">
      <w:pPr>
        <w:pStyle w:val="Normal23"/>
        <w:rPr>
          <w:b/>
          <w:color w:val="FF0000"/>
        </w:rPr>
      </w:pPr>
    </w:p>
    <w:p w14:paraId="22DEF4D0" w14:textId="77777777" w:rsidR="00AC6CB9" w:rsidRPr="00B42611" w:rsidRDefault="00AC6CB9" w:rsidP="00AC6CB9">
      <w:pPr>
        <w:tabs>
          <w:tab w:val="left" w:pos="200"/>
        </w:tabs>
        <w:spacing w:line="264" w:lineRule="auto"/>
        <w:jc w:val="both"/>
        <w:rPr>
          <w:rFonts w:eastAsia="SimSun"/>
          <w:lang w:val="sv-SE" w:eastAsia="zh-CN"/>
        </w:rPr>
      </w:pPr>
      <w:r w:rsidRPr="00B42611">
        <w:rPr>
          <w:rFonts w:eastAsia="SimSun"/>
          <w:b/>
          <w:bCs/>
          <w:lang w:val="sv-SE" w:eastAsia="zh-CN"/>
        </w:rPr>
        <w:t>PHẦN III. Câu trắc nghiệm yêu cầu trả lời ngắn</w:t>
      </w:r>
      <w:r w:rsidRPr="00B42611">
        <w:rPr>
          <w:rFonts w:eastAsia="SimSun"/>
          <w:lang w:val="sv-SE" w:eastAsia="zh-CN"/>
        </w:rPr>
        <w:t>. Thí sinh trả lời từ câu 1 đến câu 6.</w:t>
      </w:r>
    </w:p>
    <w:p w14:paraId="780145C5" w14:textId="77777777" w:rsidR="00CD1836" w:rsidRPr="00432885" w:rsidRDefault="00CD1836" w:rsidP="00CD1836">
      <w:pPr>
        <w:jc w:val="both"/>
        <w:rPr>
          <w:i/>
          <w:iCs/>
          <w:color w:val="000000"/>
          <w:szCs w:val="28"/>
          <w:shd w:val="clear" w:color="auto" w:fill="FFFFFF"/>
          <w:lang w:val="vi-VN"/>
        </w:rPr>
      </w:pPr>
      <w:r w:rsidRPr="00F02889">
        <w:rPr>
          <w:b/>
          <w:color w:val="000000"/>
        </w:rPr>
        <w:t xml:space="preserve">Câu 1. </w:t>
      </w:r>
      <w:r w:rsidRPr="00830648">
        <w:rPr>
          <w:color w:val="000000"/>
          <w:szCs w:val="28"/>
          <w:shd w:val="clear" w:color="auto" w:fill="FFFFFF"/>
        </w:rPr>
        <w:t xml:space="preserve">Biết rằng bản đồ có tỉ lệ là 1: 2 000 000 và khoảng cách từ </w:t>
      </w:r>
      <w:r>
        <w:rPr>
          <w:color w:val="000000"/>
          <w:szCs w:val="28"/>
          <w:shd w:val="clear" w:color="auto" w:fill="FFFFFF"/>
        </w:rPr>
        <w:t>sân</w:t>
      </w:r>
      <w:r w:rsidRPr="00830648">
        <w:rPr>
          <w:color w:val="000000"/>
          <w:szCs w:val="28"/>
          <w:shd w:val="clear" w:color="auto" w:fill="FFFFFF"/>
        </w:rPr>
        <w:t xml:space="preserve"> quốc tế </w:t>
      </w:r>
      <w:r>
        <w:rPr>
          <w:color w:val="000000"/>
          <w:szCs w:val="28"/>
          <w:shd w:val="clear" w:color="auto" w:fill="FFFFFF"/>
        </w:rPr>
        <w:t>N</w:t>
      </w:r>
      <w:r>
        <w:rPr>
          <w:color w:val="000000"/>
          <w:szCs w:val="28"/>
          <w:shd w:val="clear" w:color="auto" w:fill="FFFFFF"/>
          <w:lang w:val="vi-VN"/>
        </w:rPr>
        <w:t>ội Bài</w:t>
      </w:r>
      <w:r w:rsidRPr="00830648">
        <w:rPr>
          <w:color w:val="000000"/>
          <w:szCs w:val="28"/>
          <w:shd w:val="clear" w:color="auto" w:fill="FFFFFF"/>
        </w:rPr>
        <w:t xml:space="preserve"> tới Trung tâm Thành phố </w:t>
      </w:r>
      <w:r>
        <w:rPr>
          <w:color w:val="000000"/>
          <w:szCs w:val="28"/>
          <w:shd w:val="clear" w:color="auto" w:fill="FFFFFF"/>
        </w:rPr>
        <w:t>H</w:t>
      </w:r>
      <w:r>
        <w:rPr>
          <w:color w:val="000000"/>
          <w:szCs w:val="28"/>
          <w:shd w:val="clear" w:color="auto" w:fill="FFFFFF"/>
          <w:lang w:val="vi-VN"/>
        </w:rPr>
        <w:t>à Nội</w:t>
      </w:r>
      <w:r w:rsidRPr="00830648">
        <w:rPr>
          <w:color w:val="000000"/>
          <w:szCs w:val="28"/>
          <w:shd w:val="clear" w:color="auto" w:fill="FFFFFF"/>
        </w:rPr>
        <w:t xml:space="preserve"> đo được trên bản đồ là 7,5 cm. Hãy cho biết khoảng cách thực tế từ </w:t>
      </w:r>
      <w:r>
        <w:rPr>
          <w:color w:val="000000"/>
          <w:szCs w:val="28"/>
          <w:shd w:val="clear" w:color="auto" w:fill="FFFFFF"/>
        </w:rPr>
        <w:t>sân</w:t>
      </w:r>
      <w:r>
        <w:rPr>
          <w:color w:val="000000"/>
          <w:szCs w:val="28"/>
          <w:shd w:val="clear" w:color="auto" w:fill="FFFFFF"/>
          <w:lang w:val="vi-VN"/>
        </w:rPr>
        <w:t xml:space="preserve"> bay </w:t>
      </w:r>
      <w:r w:rsidRPr="00830648">
        <w:rPr>
          <w:color w:val="000000"/>
          <w:szCs w:val="28"/>
          <w:shd w:val="clear" w:color="auto" w:fill="FFFFFF"/>
        </w:rPr>
        <w:t xml:space="preserve">quốc tế </w:t>
      </w:r>
      <w:r>
        <w:rPr>
          <w:color w:val="000000"/>
          <w:szCs w:val="28"/>
          <w:shd w:val="clear" w:color="auto" w:fill="FFFFFF"/>
          <w:lang w:val="vi-VN"/>
        </w:rPr>
        <w:t xml:space="preserve">Nội Bài </w:t>
      </w:r>
      <w:r w:rsidRPr="00830648">
        <w:rPr>
          <w:color w:val="000000"/>
          <w:szCs w:val="28"/>
          <w:shd w:val="clear" w:color="auto" w:fill="FFFFFF"/>
        </w:rPr>
        <w:t xml:space="preserve">đến Trung tâm Thành phố </w:t>
      </w:r>
      <w:r>
        <w:rPr>
          <w:color w:val="000000"/>
          <w:szCs w:val="28"/>
          <w:shd w:val="clear" w:color="auto" w:fill="FFFFFF"/>
        </w:rPr>
        <w:t>H</w:t>
      </w:r>
      <w:r>
        <w:rPr>
          <w:color w:val="000000"/>
          <w:szCs w:val="28"/>
          <w:shd w:val="clear" w:color="auto" w:fill="FFFFFF"/>
          <w:lang w:val="vi-VN"/>
        </w:rPr>
        <w:t>à Nội</w:t>
      </w:r>
      <w:r w:rsidRPr="00830648">
        <w:rPr>
          <w:color w:val="000000"/>
          <w:szCs w:val="28"/>
          <w:shd w:val="clear" w:color="auto" w:fill="FFFFFF"/>
        </w:rPr>
        <w:t xml:space="preserve"> là bao nhiêu km? (</w:t>
      </w:r>
      <w:r w:rsidRPr="00377150">
        <w:rPr>
          <w:i/>
          <w:iCs/>
          <w:color w:val="000000"/>
          <w:szCs w:val="28"/>
          <w:shd w:val="clear" w:color="auto" w:fill="FFFFFF"/>
        </w:rPr>
        <w:t>làm tròn kết quả đến hàng đơn vị của km).</w:t>
      </w:r>
    </w:p>
    <w:p w14:paraId="189CB95F" w14:textId="4A0AFDE0" w:rsidR="00AC6CB9" w:rsidRPr="00930AE6" w:rsidRDefault="00AC6CB9" w:rsidP="00930AE6">
      <w:pPr>
        <w:jc w:val="both"/>
        <w:rPr>
          <w:i/>
          <w:iCs/>
          <w:color w:val="000000"/>
          <w:szCs w:val="28"/>
          <w:shd w:val="clear" w:color="auto" w:fill="FFFFFF"/>
        </w:rPr>
      </w:pPr>
      <w:r>
        <w:rPr>
          <w:b/>
          <w:bCs/>
          <w:i/>
          <w:iCs/>
        </w:rPr>
        <w:t>Đápán:</w:t>
      </w:r>
      <w:r w:rsidR="00930AE6">
        <w:rPr>
          <w:b/>
          <w:bCs/>
          <w:i/>
          <w:iCs/>
        </w:rPr>
        <w:t>150</w:t>
      </w:r>
      <w:r w:rsidR="00930AE6" w:rsidRPr="00930AE6">
        <w:rPr>
          <w:b/>
          <w:bCs/>
        </w:rPr>
        <w:br/>
      </w:r>
      <w:r w:rsidRPr="00B42611">
        <w:rPr>
          <w:b/>
          <w:bCs/>
          <w:lang w:val="vi-VN"/>
        </w:rPr>
        <w:t xml:space="preserve">Câu </w:t>
      </w:r>
      <w:r w:rsidRPr="00B42611">
        <w:rPr>
          <w:b/>
          <w:bCs/>
        </w:rPr>
        <w:t>2.</w:t>
      </w:r>
      <w:r w:rsidRPr="00B42611">
        <w:rPr>
          <w:lang w:val="vi-VN"/>
        </w:rPr>
        <w:t xml:space="preserve"> Cho bảng số liệu</w:t>
      </w:r>
      <w:r w:rsidRPr="00B42611">
        <w:t>:</w:t>
      </w:r>
    </w:p>
    <w:p w14:paraId="4F802A15" w14:textId="77777777" w:rsidR="00AC6CB9" w:rsidRPr="00B42611" w:rsidRDefault="00AC6CB9" w:rsidP="00AC6CB9">
      <w:pPr>
        <w:pStyle w:val="Normal23"/>
        <w:jc w:val="center"/>
        <w:rPr>
          <w:b/>
        </w:rPr>
      </w:pPr>
      <w:r w:rsidRPr="00B42611">
        <w:rPr>
          <w:b/>
        </w:rPr>
        <w:t>Tổng số dân và số dân thành thị của nước ta, giai đoạn 2018 - 2024</w:t>
      </w:r>
    </w:p>
    <w:p w14:paraId="02DB46CB" w14:textId="77777777" w:rsidR="00AC6CB9" w:rsidRPr="00B42611" w:rsidRDefault="00AC6CB9" w:rsidP="00AC6CB9">
      <w:pPr>
        <w:pStyle w:val="Normal23"/>
        <w:jc w:val="center"/>
        <w:rPr>
          <w:i/>
        </w:rPr>
      </w:pPr>
      <w:r w:rsidRPr="00B42611">
        <w:rPr>
          <w:i/>
        </w:rPr>
        <w:t>(Đơn vị: Nghìn người)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1671"/>
        <w:gridCol w:w="1672"/>
        <w:gridCol w:w="1671"/>
        <w:gridCol w:w="1672"/>
      </w:tblGrid>
      <w:tr w:rsidR="00AC6CB9" w:rsidRPr="00B42611" w14:paraId="530B662E" w14:textId="77777777" w:rsidTr="00B712CC">
        <w:trPr>
          <w:trHeight w:val="264"/>
          <w:jc w:val="center"/>
        </w:trPr>
        <w:tc>
          <w:tcPr>
            <w:tcW w:w="2816" w:type="dxa"/>
            <w:hideMark/>
          </w:tcPr>
          <w:p w14:paraId="31378116" w14:textId="77777777" w:rsidR="00AC6CB9" w:rsidRPr="00B42611" w:rsidRDefault="00AC6CB9" w:rsidP="00B712CC">
            <w:pPr>
              <w:pStyle w:val="Normal23"/>
              <w:rPr>
                <w:b/>
                <w:bCs/>
              </w:rPr>
            </w:pPr>
            <w:r w:rsidRPr="00B42611">
              <w:rPr>
                <w:b/>
                <w:bCs/>
              </w:rPr>
              <w:t>Năm</w:t>
            </w:r>
          </w:p>
        </w:tc>
        <w:tc>
          <w:tcPr>
            <w:tcW w:w="1671" w:type="dxa"/>
            <w:hideMark/>
          </w:tcPr>
          <w:p w14:paraId="395FEA55" w14:textId="77777777" w:rsidR="00AC6CB9" w:rsidRPr="00B42611" w:rsidRDefault="00AC6CB9" w:rsidP="00B712CC">
            <w:pPr>
              <w:pStyle w:val="Normal23"/>
              <w:jc w:val="center"/>
              <w:rPr>
                <w:b/>
                <w:bCs/>
              </w:rPr>
            </w:pPr>
            <w:r w:rsidRPr="00B42611">
              <w:rPr>
                <w:b/>
                <w:bCs/>
              </w:rPr>
              <w:t>2018</w:t>
            </w:r>
          </w:p>
        </w:tc>
        <w:tc>
          <w:tcPr>
            <w:tcW w:w="1672" w:type="dxa"/>
            <w:hideMark/>
          </w:tcPr>
          <w:p w14:paraId="2FAD9858" w14:textId="77777777" w:rsidR="00AC6CB9" w:rsidRPr="00B42611" w:rsidRDefault="00AC6CB9" w:rsidP="00B712CC">
            <w:pPr>
              <w:pStyle w:val="Normal23"/>
              <w:jc w:val="center"/>
              <w:rPr>
                <w:b/>
                <w:bCs/>
              </w:rPr>
            </w:pPr>
            <w:r w:rsidRPr="00B42611">
              <w:rPr>
                <w:b/>
                <w:bCs/>
              </w:rPr>
              <w:t>2019</w:t>
            </w:r>
          </w:p>
        </w:tc>
        <w:tc>
          <w:tcPr>
            <w:tcW w:w="1671" w:type="dxa"/>
            <w:hideMark/>
          </w:tcPr>
          <w:p w14:paraId="31BA3D2A" w14:textId="77777777" w:rsidR="00AC6CB9" w:rsidRPr="00B42611" w:rsidRDefault="00AC6CB9" w:rsidP="00B712CC">
            <w:pPr>
              <w:pStyle w:val="Normal23"/>
              <w:jc w:val="center"/>
              <w:rPr>
                <w:b/>
                <w:bCs/>
              </w:rPr>
            </w:pPr>
            <w:r w:rsidRPr="00B42611">
              <w:rPr>
                <w:b/>
                <w:bCs/>
              </w:rPr>
              <w:t>2020</w:t>
            </w:r>
          </w:p>
        </w:tc>
        <w:tc>
          <w:tcPr>
            <w:tcW w:w="1672" w:type="dxa"/>
            <w:hideMark/>
          </w:tcPr>
          <w:p w14:paraId="50C93BE3" w14:textId="77777777" w:rsidR="00AC6CB9" w:rsidRPr="00B42611" w:rsidRDefault="00AC6CB9" w:rsidP="00B712CC">
            <w:pPr>
              <w:pStyle w:val="Normal23"/>
              <w:jc w:val="center"/>
              <w:rPr>
                <w:b/>
                <w:bCs/>
              </w:rPr>
            </w:pPr>
            <w:r w:rsidRPr="00B42611">
              <w:rPr>
                <w:b/>
                <w:bCs/>
              </w:rPr>
              <w:t>2024</w:t>
            </w:r>
          </w:p>
        </w:tc>
      </w:tr>
      <w:tr w:rsidR="00AC6CB9" w:rsidRPr="00B42611" w14:paraId="6A787858" w14:textId="77777777" w:rsidTr="00B712CC">
        <w:trPr>
          <w:trHeight w:val="264"/>
          <w:jc w:val="center"/>
        </w:trPr>
        <w:tc>
          <w:tcPr>
            <w:tcW w:w="2816" w:type="dxa"/>
            <w:hideMark/>
          </w:tcPr>
          <w:p w14:paraId="775BD012" w14:textId="77777777" w:rsidR="00AC6CB9" w:rsidRPr="00B42611" w:rsidRDefault="00AC6CB9" w:rsidP="00B712CC">
            <w:pPr>
              <w:pStyle w:val="Normal23"/>
            </w:pPr>
            <w:r w:rsidRPr="00B42611">
              <w:t>Tổng số dân</w:t>
            </w:r>
          </w:p>
        </w:tc>
        <w:tc>
          <w:tcPr>
            <w:tcW w:w="1671" w:type="dxa"/>
            <w:hideMark/>
          </w:tcPr>
          <w:p w14:paraId="184A28D2" w14:textId="77777777" w:rsidR="00AC6CB9" w:rsidRPr="00B42611" w:rsidRDefault="00AC6CB9" w:rsidP="00B712CC">
            <w:pPr>
              <w:pStyle w:val="Normal23"/>
              <w:jc w:val="center"/>
            </w:pPr>
            <w:r w:rsidRPr="00B42611">
              <w:t>95385,2</w:t>
            </w:r>
          </w:p>
        </w:tc>
        <w:tc>
          <w:tcPr>
            <w:tcW w:w="1672" w:type="dxa"/>
            <w:hideMark/>
          </w:tcPr>
          <w:p w14:paraId="700CB184" w14:textId="77777777" w:rsidR="00AC6CB9" w:rsidRPr="00B42611" w:rsidRDefault="00AC6CB9" w:rsidP="00B712CC">
            <w:pPr>
              <w:pStyle w:val="Normal23"/>
              <w:jc w:val="center"/>
            </w:pPr>
            <w:r w:rsidRPr="00B42611">
              <w:t>96484,0</w:t>
            </w:r>
          </w:p>
        </w:tc>
        <w:tc>
          <w:tcPr>
            <w:tcW w:w="1671" w:type="dxa"/>
            <w:hideMark/>
          </w:tcPr>
          <w:p w14:paraId="3202FBC2" w14:textId="77777777" w:rsidR="00AC6CB9" w:rsidRPr="00B42611" w:rsidRDefault="00AC6CB9" w:rsidP="00B712CC">
            <w:pPr>
              <w:pStyle w:val="Normal23"/>
              <w:jc w:val="center"/>
            </w:pPr>
            <w:r w:rsidRPr="00B42611">
              <w:t>97582,7</w:t>
            </w:r>
          </w:p>
        </w:tc>
        <w:tc>
          <w:tcPr>
            <w:tcW w:w="1672" w:type="dxa"/>
            <w:hideMark/>
          </w:tcPr>
          <w:p w14:paraId="3780FD0C" w14:textId="77777777" w:rsidR="00AC6CB9" w:rsidRPr="00B42611" w:rsidRDefault="00AC6CB9" w:rsidP="00B712CC">
            <w:pPr>
              <w:pStyle w:val="Normal23"/>
              <w:jc w:val="center"/>
            </w:pPr>
            <w:r w:rsidRPr="00B42611">
              <w:t>101000,2</w:t>
            </w:r>
          </w:p>
        </w:tc>
      </w:tr>
      <w:tr w:rsidR="00AC6CB9" w:rsidRPr="00B42611" w14:paraId="6BB88530" w14:textId="77777777" w:rsidTr="00B712CC">
        <w:trPr>
          <w:trHeight w:val="253"/>
          <w:jc w:val="center"/>
        </w:trPr>
        <w:tc>
          <w:tcPr>
            <w:tcW w:w="2816" w:type="dxa"/>
            <w:hideMark/>
          </w:tcPr>
          <w:p w14:paraId="2AADB0A5" w14:textId="77777777" w:rsidR="00AC6CB9" w:rsidRPr="00B42611" w:rsidRDefault="00AC6CB9" w:rsidP="00B712CC">
            <w:pPr>
              <w:pStyle w:val="Normal23"/>
            </w:pPr>
            <w:r w:rsidRPr="00B42611">
              <w:t>Số dân thành thị</w:t>
            </w:r>
          </w:p>
        </w:tc>
        <w:tc>
          <w:tcPr>
            <w:tcW w:w="1671" w:type="dxa"/>
            <w:hideMark/>
          </w:tcPr>
          <w:p w14:paraId="645E7A43" w14:textId="77777777" w:rsidR="00AC6CB9" w:rsidRPr="00B42611" w:rsidRDefault="00AC6CB9" w:rsidP="00B712CC">
            <w:pPr>
              <w:pStyle w:val="Normal23"/>
              <w:jc w:val="center"/>
            </w:pPr>
            <w:r w:rsidRPr="00B42611">
              <w:t>32636,9</w:t>
            </w:r>
          </w:p>
        </w:tc>
        <w:tc>
          <w:tcPr>
            <w:tcW w:w="1672" w:type="dxa"/>
            <w:hideMark/>
          </w:tcPr>
          <w:p w14:paraId="178551C1" w14:textId="77777777" w:rsidR="00AC6CB9" w:rsidRPr="00B42611" w:rsidRDefault="00AC6CB9" w:rsidP="00B712CC">
            <w:pPr>
              <w:pStyle w:val="Normal23"/>
              <w:jc w:val="center"/>
            </w:pPr>
            <w:r w:rsidRPr="00B42611">
              <w:t>33816,6</w:t>
            </w:r>
          </w:p>
        </w:tc>
        <w:tc>
          <w:tcPr>
            <w:tcW w:w="1671" w:type="dxa"/>
            <w:hideMark/>
          </w:tcPr>
          <w:p w14:paraId="709E24CA" w14:textId="77777777" w:rsidR="00AC6CB9" w:rsidRPr="00B42611" w:rsidRDefault="00AC6CB9" w:rsidP="00B712CC">
            <w:pPr>
              <w:pStyle w:val="Normal23"/>
              <w:jc w:val="center"/>
            </w:pPr>
            <w:r w:rsidRPr="00B42611">
              <w:t>35867,2</w:t>
            </w:r>
          </w:p>
        </w:tc>
        <w:tc>
          <w:tcPr>
            <w:tcW w:w="1672" w:type="dxa"/>
            <w:hideMark/>
          </w:tcPr>
          <w:p w14:paraId="7DF644C0" w14:textId="77777777" w:rsidR="00AC6CB9" w:rsidRPr="00B42611" w:rsidRDefault="00AC6CB9" w:rsidP="00B712CC">
            <w:pPr>
              <w:pStyle w:val="Normal23"/>
              <w:jc w:val="center"/>
            </w:pPr>
            <w:r w:rsidRPr="00B42611">
              <w:t>39121,7</w:t>
            </w:r>
          </w:p>
        </w:tc>
      </w:tr>
    </w:tbl>
    <w:p w14:paraId="20DA83FE" w14:textId="77777777" w:rsidR="00AC6CB9" w:rsidRPr="00B42611" w:rsidRDefault="00AC6CB9" w:rsidP="00AC6CB9">
      <w:pPr>
        <w:pStyle w:val="Normal23"/>
        <w:jc w:val="center"/>
        <w:rPr>
          <w:i/>
          <w:iCs/>
        </w:rPr>
      </w:pPr>
      <w:r w:rsidRPr="00B42611">
        <w:rPr>
          <w:i/>
          <w:iCs/>
        </w:rPr>
        <w:t>(Nguồn: Niên giám thống kê Việt Nam 2024, NXB Thống kê, 2024)</w:t>
      </w:r>
    </w:p>
    <w:p w14:paraId="7A065CFE" w14:textId="77777777" w:rsidR="00AC6CB9" w:rsidRPr="00B42611" w:rsidRDefault="00AC6CB9" w:rsidP="00AC6CB9">
      <w:pPr>
        <w:pStyle w:val="Normal23"/>
      </w:pPr>
      <w:r w:rsidRPr="00B42611">
        <w:rPr>
          <w:lang w:val="vi-VN"/>
        </w:rPr>
        <w:lastRenderedPageBreak/>
        <w:tab/>
      </w:r>
      <w:r w:rsidRPr="00B42611">
        <w:t>C</w:t>
      </w:r>
      <w:r w:rsidRPr="00B42611">
        <w:rPr>
          <w:lang w:val="vi-VN"/>
        </w:rPr>
        <w:t>ho biết</w:t>
      </w:r>
      <w:r w:rsidRPr="00B42611">
        <w:t xml:space="preserve"> </w:t>
      </w:r>
      <w:r w:rsidRPr="00B42611">
        <w:rPr>
          <w:lang w:val="vi-VN"/>
        </w:rPr>
        <w:t>tốc độ tăng trưởng số dân nông thôn của nước ta năm 20</w:t>
      </w:r>
      <w:r>
        <w:t>24</w:t>
      </w:r>
      <w:r w:rsidRPr="00B42611">
        <w:rPr>
          <w:lang w:val="vi-VN"/>
        </w:rPr>
        <w:t xml:space="preserve"> giảm đi bao nhiêu % so với năm 20</w:t>
      </w:r>
      <w:r>
        <w:t>18</w:t>
      </w:r>
      <w:r w:rsidRPr="00B42611">
        <w:t xml:space="preserve"> (coi năm 2018 = 100%)</w:t>
      </w:r>
      <w:r w:rsidRPr="00B42611">
        <w:rPr>
          <w:lang w:val="vi-VN"/>
        </w:rPr>
        <w:t xml:space="preserve">? </w:t>
      </w:r>
      <w:r w:rsidRPr="00B42611">
        <w:rPr>
          <w:i/>
          <w:lang w:val="vi-VN"/>
        </w:rPr>
        <w:t>(</w:t>
      </w:r>
      <w:r w:rsidRPr="00B42611">
        <w:rPr>
          <w:i/>
        </w:rPr>
        <w:t>l</w:t>
      </w:r>
      <w:r w:rsidRPr="00B42611">
        <w:rPr>
          <w:i/>
          <w:lang w:val="vi-VN"/>
        </w:rPr>
        <w:t>àm tròn</w:t>
      </w:r>
      <w:r w:rsidRPr="00B42611">
        <w:rPr>
          <w:i/>
        </w:rPr>
        <w:t xml:space="preserve"> kết quả</w:t>
      </w:r>
      <w:r w:rsidRPr="00B42611">
        <w:rPr>
          <w:i/>
          <w:lang w:val="vi-VN"/>
        </w:rPr>
        <w:t xml:space="preserve"> đến 1 chữ số thập phân)</w:t>
      </w:r>
    </w:p>
    <w:p w14:paraId="612A858A" w14:textId="77777777" w:rsidR="00AC6CB9" w:rsidRPr="006876BF" w:rsidRDefault="00AC6CB9" w:rsidP="00AC6CB9">
      <w:pPr>
        <w:pStyle w:val="Normal23"/>
      </w:pPr>
      <w:r w:rsidRPr="00B42611">
        <w:rPr>
          <w:b/>
        </w:rPr>
        <w:t>Đáp án:  1,4</w:t>
      </w:r>
    </w:p>
    <w:p w14:paraId="3751F658" w14:textId="77777777" w:rsidR="00AC6CB9" w:rsidRPr="00B42611" w:rsidRDefault="00AC6CB9" w:rsidP="00AC6CB9">
      <w:pPr>
        <w:tabs>
          <w:tab w:val="left" w:pos="284"/>
        </w:tabs>
        <w:spacing w:line="276" w:lineRule="auto"/>
        <w:jc w:val="both"/>
      </w:pPr>
      <w:r w:rsidRPr="00B42611">
        <w:rPr>
          <w:b/>
          <w:bCs/>
          <w:lang w:val="vi-VN"/>
        </w:rPr>
        <w:t xml:space="preserve">Câu </w:t>
      </w:r>
      <w:r w:rsidRPr="00B42611">
        <w:rPr>
          <w:b/>
          <w:bCs/>
        </w:rPr>
        <w:t>3.</w:t>
      </w:r>
      <w:r w:rsidRPr="00B42611">
        <w:rPr>
          <w:lang w:val="vi-VN"/>
        </w:rPr>
        <w:t xml:space="preserve"> Cho bảng số liệu</w:t>
      </w:r>
      <w:r w:rsidRPr="00B42611">
        <w:t>:</w:t>
      </w:r>
    </w:p>
    <w:p w14:paraId="5E64676E" w14:textId="77777777" w:rsidR="00AC6CB9" w:rsidRPr="00B42611" w:rsidRDefault="00AC6CB9" w:rsidP="00AC6CB9">
      <w:pPr>
        <w:tabs>
          <w:tab w:val="left" w:pos="284"/>
        </w:tabs>
        <w:spacing w:line="276" w:lineRule="auto"/>
        <w:jc w:val="center"/>
        <w:rPr>
          <w:b/>
        </w:rPr>
      </w:pPr>
      <w:r w:rsidRPr="00B42611">
        <w:rPr>
          <w:b/>
        </w:rPr>
        <w:t>Khối lượng hàng hóa vận chuyển và luân chuyển bằng đường bộ ở nước ta,</w:t>
      </w:r>
    </w:p>
    <w:p w14:paraId="4CE0E284" w14:textId="77777777" w:rsidR="00AC6CB9" w:rsidRPr="00B42611" w:rsidRDefault="00AC6CB9" w:rsidP="00AC6CB9">
      <w:pPr>
        <w:tabs>
          <w:tab w:val="left" w:pos="284"/>
        </w:tabs>
        <w:spacing w:line="276" w:lineRule="auto"/>
        <w:jc w:val="center"/>
        <w:rPr>
          <w:b/>
        </w:rPr>
      </w:pPr>
      <w:r w:rsidRPr="00B42611">
        <w:rPr>
          <w:b/>
        </w:rPr>
        <w:t>giai đoạn 2010 - 2024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444"/>
        <w:gridCol w:w="1418"/>
        <w:gridCol w:w="1417"/>
        <w:gridCol w:w="1418"/>
      </w:tblGrid>
      <w:tr w:rsidR="00E75EAD" w:rsidRPr="00B42611" w14:paraId="2B6731C6" w14:textId="77777777">
        <w:trPr>
          <w:jc w:val="center"/>
        </w:trPr>
        <w:tc>
          <w:tcPr>
            <w:tcW w:w="3681" w:type="dxa"/>
          </w:tcPr>
          <w:p w14:paraId="6A5ECFF2" w14:textId="77777777" w:rsidR="00AC6CB9" w:rsidRDefault="00AC6CB9">
            <w:pPr>
              <w:tabs>
                <w:tab w:val="left" w:pos="284"/>
              </w:tabs>
              <w:spacing w:line="276" w:lineRule="auto"/>
              <w:jc w:val="center"/>
              <w:rPr>
                <w:b/>
                <w:bCs/>
              </w:rPr>
            </w:pPr>
            <w:r>
              <w:rPr>
                <w:b/>
                <w:bCs/>
              </w:rPr>
              <w:t>Năm</w:t>
            </w:r>
          </w:p>
        </w:tc>
        <w:tc>
          <w:tcPr>
            <w:tcW w:w="1444" w:type="dxa"/>
          </w:tcPr>
          <w:p w14:paraId="525C69A1" w14:textId="77777777" w:rsidR="00AC6CB9" w:rsidRDefault="00AC6CB9">
            <w:pPr>
              <w:tabs>
                <w:tab w:val="left" w:pos="284"/>
              </w:tabs>
              <w:spacing w:line="276" w:lineRule="auto"/>
              <w:jc w:val="center"/>
              <w:rPr>
                <w:b/>
                <w:bCs/>
              </w:rPr>
            </w:pPr>
            <w:r>
              <w:rPr>
                <w:b/>
                <w:bCs/>
              </w:rPr>
              <w:t>2010</w:t>
            </w:r>
          </w:p>
        </w:tc>
        <w:tc>
          <w:tcPr>
            <w:tcW w:w="1418" w:type="dxa"/>
          </w:tcPr>
          <w:p w14:paraId="3E4D22D9" w14:textId="77777777" w:rsidR="00AC6CB9" w:rsidRDefault="00AC6CB9">
            <w:pPr>
              <w:tabs>
                <w:tab w:val="left" w:pos="284"/>
              </w:tabs>
              <w:spacing w:line="276" w:lineRule="auto"/>
              <w:jc w:val="center"/>
              <w:rPr>
                <w:b/>
                <w:bCs/>
              </w:rPr>
            </w:pPr>
            <w:r>
              <w:rPr>
                <w:b/>
                <w:bCs/>
              </w:rPr>
              <w:t>2015</w:t>
            </w:r>
          </w:p>
        </w:tc>
        <w:tc>
          <w:tcPr>
            <w:tcW w:w="1417" w:type="dxa"/>
          </w:tcPr>
          <w:p w14:paraId="303EC51C" w14:textId="77777777" w:rsidR="00AC6CB9" w:rsidRDefault="00AC6CB9">
            <w:pPr>
              <w:tabs>
                <w:tab w:val="left" w:pos="284"/>
              </w:tabs>
              <w:spacing w:line="276" w:lineRule="auto"/>
              <w:jc w:val="center"/>
              <w:rPr>
                <w:b/>
                <w:bCs/>
              </w:rPr>
            </w:pPr>
            <w:r>
              <w:rPr>
                <w:b/>
                <w:bCs/>
              </w:rPr>
              <w:t>2020</w:t>
            </w:r>
          </w:p>
        </w:tc>
        <w:tc>
          <w:tcPr>
            <w:tcW w:w="1418" w:type="dxa"/>
          </w:tcPr>
          <w:p w14:paraId="731C9AAF" w14:textId="77777777" w:rsidR="00AC6CB9" w:rsidRDefault="00AC6CB9">
            <w:pPr>
              <w:tabs>
                <w:tab w:val="left" w:pos="284"/>
              </w:tabs>
              <w:spacing w:line="276" w:lineRule="auto"/>
              <w:jc w:val="center"/>
              <w:rPr>
                <w:b/>
                <w:bCs/>
              </w:rPr>
            </w:pPr>
            <w:r>
              <w:rPr>
                <w:b/>
                <w:bCs/>
              </w:rPr>
              <w:t>2024</w:t>
            </w:r>
          </w:p>
        </w:tc>
      </w:tr>
      <w:tr w:rsidR="00E75EAD" w:rsidRPr="00B42611" w14:paraId="4DBD4DF1" w14:textId="77777777">
        <w:trPr>
          <w:jc w:val="center"/>
        </w:trPr>
        <w:tc>
          <w:tcPr>
            <w:tcW w:w="3681" w:type="dxa"/>
          </w:tcPr>
          <w:p w14:paraId="30ED38B2" w14:textId="77777777" w:rsidR="00AC6CB9" w:rsidRPr="00B42611" w:rsidRDefault="00AC6CB9">
            <w:pPr>
              <w:tabs>
                <w:tab w:val="left" w:pos="284"/>
              </w:tabs>
              <w:spacing w:line="276" w:lineRule="auto"/>
              <w:jc w:val="both"/>
            </w:pPr>
            <w:r w:rsidRPr="00B42611">
              <w:t xml:space="preserve">Khối lượng vận chuyển </w:t>
            </w:r>
            <w:r>
              <w:rPr>
                <w:i/>
                <w:iCs/>
              </w:rPr>
              <w:t>(triệu tấn)</w:t>
            </w:r>
          </w:p>
        </w:tc>
        <w:tc>
          <w:tcPr>
            <w:tcW w:w="1444" w:type="dxa"/>
          </w:tcPr>
          <w:p w14:paraId="17A4CE3F" w14:textId="77777777" w:rsidR="00AC6CB9" w:rsidRPr="00B42611" w:rsidRDefault="00AC6CB9">
            <w:pPr>
              <w:tabs>
                <w:tab w:val="left" w:pos="284"/>
              </w:tabs>
              <w:spacing w:line="276" w:lineRule="auto"/>
              <w:jc w:val="center"/>
            </w:pPr>
            <w:r w:rsidRPr="00B42611">
              <w:t>587,0</w:t>
            </w:r>
          </w:p>
        </w:tc>
        <w:tc>
          <w:tcPr>
            <w:tcW w:w="1418" w:type="dxa"/>
          </w:tcPr>
          <w:p w14:paraId="2889089A" w14:textId="77777777" w:rsidR="00AC6CB9" w:rsidRPr="00B42611" w:rsidRDefault="00AC6CB9">
            <w:pPr>
              <w:tabs>
                <w:tab w:val="left" w:pos="284"/>
              </w:tabs>
              <w:spacing w:line="276" w:lineRule="auto"/>
              <w:jc w:val="center"/>
            </w:pPr>
            <w:r w:rsidRPr="00B42611">
              <w:t>882,6</w:t>
            </w:r>
          </w:p>
        </w:tc>
        <w:tc>
          <w:tcPr>
            <w:tcW w:w="1417" w:type="dxa"/>
          </w:tcPr>
          <w:p w14:paraId="2C1BBAE3" w14:textId="77777777" w:rsidR="00AC6CB9" w:rsidRPr="00B42611" w:rsidRDefault="00AC6CB9">
            <w:pPr>
              <w:tabs>
                <w:tab w:val="left" w:pos="284"/>
              </w:tabs>
              <w:spacing w:line="276" w:lineRule="auto"/>
              <w:jc w:val="center"/>
            </w:pPr>
            <w:r w:rsidRPr="00B42611">
              <w:t>1 282,1</w:t>
            </w:r>
          </w:p>
        </w:tc>
        <w:tc>
          <w:tcPr>
            <w:tcW w:w="1418" w:type="dxa"/>
          </w:tcPr>
          <w:p w14:paraId="3EDD601F" w14:textId="77777777" w:rsidR="00AC6CB9" w:rsidRPr="00B42611" w:rsidRDefault="00AC6CB9">
            <w:pPr>
              <w:tabs>
                <w:tab w:val="left" w:pos="284"/>
              </w:tabs>
              <w:spacing w:line="276" w:lineRule="auto"/>
              <w:jc w:val="center"/>
            </w:pPr>
            <w:r w:rsidRPr="00B42611">
              <w:t>2450,3</w:t>
            </w:r>
          </w:p>
        </w:tc>
      </w:tr>
      <w:tr w:rsidR="00E75EAD" w:rsidRPr="00B42611" w14:paraId="29B07596" w14:textId="77777777">
        <w:trPr>
          <w:jc w:val="center"/>
        </w:trPr>
        <w:tc>
          <w:tcPr>
            <w:tcW w:w="3681" w:type="dxa"/>
          </w:tcPr>
          <w:p w14:paraId="7263F7BB" w14:textId="77777777" w:rsidR="00AC6CB9" w:rsidRPr="00B42611" w:rsidRDefault="00AC6CB9">
            <w:pPr>
              <w:tabs>
                <w:tab w:val="left" w:pos="284"/>
              </w:tabs>
              <w:spacing w:line="276" w:lineRule="auto"/>
              <w:jc w:val="both"/>
            </w:pPr>
            <w:r w:rsidRPr="00B42611">
              <w:t xml:space="preserve">Khối lượng luân chuyển </w:t>
            </w:r>
            <w:r>
              <w:rPr>
                <w:i/>
                <w:iCs/>
              </w:rPr>
              <w:t>(tỉ tấn.km)</w:t>
            </w:r>
          </w:p>
        </w:tc>
        <w:tc>
          <w:tcPr>
            <w:tcW w:w="1444" w:type="dxa"/>
          </w:tcPr>
          <w:p w14:paraId="0023B155" w14:textId="77777777" w:rsidR="00AC6CB9" w:rsidRPr="00B42611" w:rsidRDefault="00AC6CB9">
            <w:pPr>
              <w:tabs>
                <w:tab w:val="left" w:pos="284"/>
              </w:tabs>
              <w:spacing w:line="276" w:lineRule="auto"/>
              <w:jc w:val="center"/>
            </w:pPr>
            <w:r w:rsidRPr="00B42611">
              <w:t>36,2</w:t>
            </w:r>
          </w:p>
        </w:tc>
        <w:tc>
          <w:tcPr>
            <w:tcW w:w="1418" w:type="dxa"/>
          </w:tcPr>
          <w:p w14:paraId="7456A8AC" w14:textId="77777777" w:rsidR="00AC6CB9" w:rsidRPr="00B42611" w:rsidRDefault="00AC6CB9">
            <w:pPr>
              <w:tabs>
                <w:tab w:val="left" w:pos="284"/>
              </w:tabs>
              <w:spacing w:line="276" w:lineRule="auto"/>
              <w:jc w:val="center"/>
            </w:pPr>
            <w:r w:rsidRPr="00B42611">
              <w:t>51,5</w:t>
            </w:r>
          </w:p>
        </w:tc>
        <w:tc>
          <w:tcPr>
            <w:tcW w:w="1417" w:type="dxa"/>
          </w:tcPr>
          <w:p w14:paraId="3B91C16D" w14:textId="77777777" w:rsidR="00AC6CB9" w:rsidRPr="00B42611" w:rsidRDefault="00AC6CB9">
            <w:pPr>
              <w:tabs>
                <w:tab w:val="left" w:pos="284"/>
              </w:tabs>
              <w:spacing w:line="276" w:lineRule="auto"/>
              <w:jc w:val="center"/>
            </w:pPr>
            <w:r w:rsidRPr="00B42611">
              <w:t>73,5</w:t>
            </w:r>
          </w:p>
        </w:tc>
        <w:tc>
          <w:tcPr>
            <w:tcW w:w="1418" w:type="dxa"/>
          </w:tcPr>
          <w:p w14:paraId="61B64CE2" w14:textId="77777777" w:rsidR="00AC6CB9" w:rsidRPr="00B42611" w:rsidRDefault="00AC6CB9">
            <w:pPr>
              <w:tabs>
                <w:tab w:val="left" w:pos="284"/>
              </w:tabs>
              <w:spacing w:line="276" w:lineRule="auto"/>
              <w:jc w:val="center"/>
            </w:pPr>
            <w:r w:rsidRPr="00B42611">
              <w:t>149,6</w:t>
            </w:r>
          </w:p>
        </w:tc>
      </w:tr>
    </w:tbl>
    <w:p w14:paraId="719BBC27" w14:textId="77777777" w:rsidR="00AC6CB9" w:rsidRPr="00B42611" w:rsidRDefault="00AC6CB9" w:rsidP="00AC6CB9">
      <w:pPr>
        <w:tabs>
          <w:tab w:val="left" w:pos="284"/>
        </w:tabs>
        <w:spacing w:line="276" w:lineRule="auto"/>
        <w:jc w:val="right"/>
        <w:rPr>
          <w:i/>
          <w:iCs/>
          <w:lang w:val="vi-VN"/>
        </w:rPr>
      </w:pPr>
      <w:r w:rsidRPr="00B42611">
        <w:rPr>
          <w:i/>
          <w:iCs/>
          <w:lang w:val="vi-VN"/>
        </w:rPr>
        <w:t xml:space="preserve"> (Nguồn: Niên giám thống kê Việt Nam 2024)</w:t>
      </w:r>
    </w:p>
    <w:p w14:paraId="7E8E1B00" w14:textId="77777777" w:rsidR="00AC6CB9" w:rsidRPr="00B42611" w:rsidRDefault="00AC6CB9" w:rsidP="00AC6CB9">
      <w:pPr>
        <w:tabs>
          <w:tab w:val="left" w:pos="284"/>
        </w:tabs>
        <w:spacing w:line="276" w:lineRule="auto"/>
        <w:jc w:val="both"/>
      </w:pPr>
      <w:r w:rsidRPr="00B42611">
        <w:rPr>
          <w:lang w:val="vi-VN"/>
        </w:rPr>
        <w:tab/>
      </w:r>
      <w:r w:rsidRPr="00B42611">
        <w:t>C</w:t>
      </w:r>
      <w:r w:rsidRPr="00B42611">
        <w:rPr>
          <w:lang w:val="vi-VN"/>
        </w:rPr>
        <w:t>ho biết cự li vận chuyển trung bình của đường bộ ở nước ta năm 202</w:t>
      </w:r>
      <w:r w:rsidRPr="00B42611">
        <w:t>4</w:t>
      </w:r>
      <w:r w:rsidRPr="00B42611">
        <w:rPr>
          <w:lang w:val="vi-VN"/>
        </w:rPr>
        <w:t xml:space="preserve"> giảm đi bao nhiêu km so với năm 2010? </w:t>
      </w:r>
      <w:r w:rsidRPr="00B42611">
        <w:rPr>
          <w:i/>
          <w:lang w:val="vi-VN"/>
        </w:rPr>
        <w:t>(</w:t>
      </w:r>
      <w:r w:rsidRPr="00B42611">
        <w:rPr>
          <w:i/>
        </w:rPr>
        <w:t>l</w:t>
      </w:r>
      <w:r w:rsidRPr="00B42611">
        <w:rPr>
          <w:i/>
          <w:lang w:val="vi-VN"/>
        </w:rPr>
        <w:t xml:space="preserve">àm tròn </w:t>
      </w:r>
      <w:r w:rsidRPr="00B42611">
        <w:rPr>
          <w:i/>
        </w:rPr>
        <w:t xml:space="preserve">kết quả </w:t>
      </w:r>
      <w:r w:rsidRPr="00B42611">
        <w:rPr>
          <w:i/>
          <w:lang w:val="vi-VN"/>
        </w:rPr>
        <w:t>đến 1 chữ số thập phân</w:t>
      </w:r>
      <w:r w:rsidRPr="00B42611">
        <w:rPr>
          <w:i/>
        </w:rPr>
        <w:t xml:space="preserve"> của km</w:t>
      </w:r>
      <w:r w:rsidRPr="00B42611">
        <w:rPr>
          <w:i/>
          <w:lang w:val="vi-VN"/>
        </w:rPr>
        <w:t>)</w:t>
      </w:r>
    </w:p>
    <w:p w14:paraId="2CAED280" w14:textId="77777777" w:rsidR="00AC6CB9" w:rsidRPr="00B42611" w:rsidRDefault="00AC6CB9" w:rsidP="00AC6CB9">
      <w:pPr>
        <w:tabs>
          <w:tab w:val="left" w:pos="284"/>
        </w:tabs>
        <w:spacing w:line="276" w:lineRule="auto"/>
        <w:ind w:firstLine="284"/>
        <w:jc w:val="both"/>
        <w:rPr>
          <w:b/>
          <w:lang w:val="vi-VN"/>
        </w:rPr>
      </w:pPr>
      <w:r w:rsidRPr="00B42611">
        <w:rPr>
          <w:b/>
        </w:rPr>
        <w:t>Đáp án</w:t>
      </w:r>
      <w:r w:rsidRPr="00B42611">
        <w:rPr>
          <w:b/>
          <w:lang w:val="vi-VN"/>
        </w:rPr>
        <w:t xml:space="preserve">: </w:t>
      </w:r>
      <w:r w:rsidRPr="00B42611">
        <w:rPr>
          <w:b/>
        </w:rPr>
        <w:t>0</w:t>
      </w:r>
      <w:r w:rsidRPr="00B42611">
        <w:rPr>
          <w:b/>
          <w:lang w:val="vi-VN"/>
        </w:rPr>
        <w:t>,6</w:t>
      </w:r>
    </w:p>
    <w:p w14:paraId="49CE49F2" w14:textId="77777777" w:rsidR="00AC6CB9" w:rsidRPr="00B42611" w:rsidRDefault="00AC6CB9" w:rsidP="00AC6CB9">
      <w:pPr>
        <w:tabs>
          <w:tab w:val="left" w:pos="284"/>
        </w:tabs>
        <w:spacing w:line="276" w:lineRule="auto"/>
        <w:jc w:val="both"/>
        <w:rPr>
          <w:i/>
          <w:lang w:val="vi-VN"/>
        </w:rPr>
      </w:pPr>
      <w:r w:rsidRPr="00B42611">
        <w:rPr>
          <w:b/>
          <w:bCs/>
          <w:lang w:val="vi-VN"/>
        </w:rPr>
        <w:t xml:space="preserve">Câu </w:t>
      </w:r>
      <w:r w:rsidRPr="00B42611">
        <w:rPr>
          <w:b/>
          <w:bCs/>
        </w:rPr>
        <w:t>4.</w:t>
      </w:r>
      <w:r w:rsidRPr="00B42611">
        <w:rPr>
          <w:lang w:val="vi-VN"/>
        </w:rPr>
        <w:t xml:space="preserve"> Năm 2024, giá trị xuất khẩu của nước ta là 10.701 nghìn tỉ đồng, </w:t>
      </w:r>
      <w:r w:rsidRPr="00B42611">
        <w:t>tỷ trọng giá trị xuất khẩu trong cơ cấu xuất nhập khẩu</w:t>
      </w:r>
      <w:r w:rsidRPr="00B42611">
        <w:rPr>
          <w:lang w:val="vi-VN"/>
        </w:rPr>
        <w:t xml:space="preserve"> là 48,1 %. Hãy cho biết, cán cân xuất nhập khẩu của nước ta năm 2024 là bao nhiêu nghìn tỉ đồng? </w:t>
      </w:r>
      <w:r w:rsidRPr="00B42611">
        <w:rPr>
          <w:i/>
          <w:lang w:val="vi-VN"/>
        </w:rPr>
        <w:t>(</w:t>
      </w:r>
      <w:r w:rsidRPr="00B42611">
        <w:rPr>
          <w:i/>
        </w:rPr>
        <w:t>l</w:t>
      </w:r>
      <w:r w:rsidRPr="00B42611">
        <w:rPr>
          <w:i/>
          <w:lang w:val="vi-VN"/>
        </w:rPr>
        <w:t xml:space="preserve">àm tròn đến </w:t>
      </w:r>
      <w:r w:rsidRPr="00B42611">
        <w:rPr>
          <w:i/>
        </w:rPr>
        <w:t>hàng đơn vị của nghìn tỉ đồng</w:t>
      </w:r>
      <w:r w:rsidRPr="00B42611">
        <w:rPr>
          <w:i/>
          <w:lang w:val="vi-VN"/>
        </w:rPr>
        <w:t>)</w:t>
      </w:r>
    </w:p>
    <w:p w14:paraId="09F7B3C4" w14:textId="77777777" w:rsidR="00AC6CB9" w:rsidRPr="00B42611" w:rsidRDefault="00AC6CB9" w:rsidP="00AC6CB9">
      <w:pPr>
        <w:tabs>
          <w:tab w:val="left" w:pos="284"/>
        </w:tabs>
        <w:spacing w:line="276" w:lineRule="auto"/>
        <w:jc w:val="both"/>
        <w:rPr>
          <w:lang w:val="vi-VN"/>
        </w:rPr>
      </w:pPr>
      <w:r w:rsidRPr="00B42611">
        <w:rPr>
          <w:b/>
        </w:rPr>
        <w:t>Đáp án</w:t>
      </w:r>
      <w:r w:rsidRPr="00B42611">
        <w:rPr>
          <w:b/>
          <w:lang w:val="vi-VN"/>
        </w:rPr>
        <w:t xml:space="preserve">: </w:t>
      </w:r>
      <w:r w:rsidRPr="00B42611">
        <w:rPr>
          <w:b/>
          <w:bCs/>
        </w:rPr>
        <w:t>-845 nghìn tỉ đồng</w:t>
      </w:r>
    </w:p>
    <w:p w14:paraId="7EB81A6D" w14:textId="77777777" w:rsidR="00AC6CB9" w:rsidRPr="0041084E" w:rsidRDefault="00AC6CB9" w:rsidP="00AC6CB9">
      <w:pPr>
        <w:rPr>
          <w:i/>
          <w:iCs/>
          <w:color w:val="000000"/>
          <w:lang w:val="vi-VN"/>
        </w:rPr>
      </w:pPr>
      <w:r w:rsidRPr="0041084E">
        <w:rPr>
          <w:b/>
          <w:bCs/>
          <w:color w:val="000000"/>
        </w:rPr>
        <w:t>Câu</w:t>
      </w:r>
      <w:r w:rsidRPr="0041084E">
        <w:rPr>
          <w:b/>
          <w:bCs/>
          <w:color w:val="000000"/>
          <w:lang w:val="vi-VN"/>
        </w:rPr>
        <w:t xml:space="preserve"> 5</w:t>
      </w:r>
      <w:r w:rsidRPr="00B42611">
        <w:rPr>
          <w:color w:val="000000"/>
          <w:lang w:val="vi-VN"/>
        </w:rPr>
        <w:t xml:space="preserve">. Vốn đầu tư phát triển toàn xã hội thực hiện phân theo thành phần kinh tế nước ta năm 2024 ước đạt </w:t>
      </w:r>
      <w:r w:rsidRPr="00B42611">
        <w:rPr>
          <w:color w:val="000000"/>
        </w:rPr>
        <w:t>3.692,1 nghìn tỉ đồng</w:t>
      </w:r>
      <w:r w:rsidRPr="00B42611">
        <w:rPr>
          <w:color w:val="000000"/>
          <w:lang w:val="vi-VN"/>
        </w:rPr>
        <w:t xml:space="preserve">, trong đó </w:t>
      </w:r>
      <w:r w:rsidRPr="00B42611">
        <w:rPr>
          <w:color w:val="000000"/>
        </w:rPr>
        <w:t>kinh tế ngoài nhà nước</w:t>
      </w:r>
      <w:r w:rsidRPr="00B42611">
        <w:rPr>
          <w:color w:val="000000"/>
          <w:lang w:val="vi-VN"/>
        </w:rPr>
        <w:t xml:space="preserve"> </w:t>
      </w:r>
      <w:r w:rsidRPr="00B42611">
        <w:t>2.064,2 nghìn tỉ đồng</w:t>
      </w:r>
      <w:r w:rsidRPr="00B42611">
        <w:rPr>
          <w:lang w:val="vi-VN"/>
        </w:rPr>
        <w:t xml:space="preserve">. </w:t>
      </w:r>
      <w:r w:rsidRPr="00B42611">
        <w:rPr>
          <w:color w:val="000000"/>
        </w:rPr>
        <w:t xml:space="preserve">Hãy cho biết </w:t>
      </w:r>
      <w:r w:rsidRPr="00B42611">
        <w:rPr>
          <w:bCs/>
          <w:color w:val="000000"/>
        </w:rPr>
        <w:t xml:space="preserve">vốn </w:t>
      </w:r>
      <w:r w:rsidRPr="00B42611">
        <w:rPr>
          <w:color w:val="000000"/>
        </w:rPr>
        <w:t xml:space="preserve">đầu tư phát triển </w:t>
      </w:r>
      <w:r w:rsidRPr="00B42611">
        <w:rPr>
          <w:bCs/>
          <w:color w:val="000000"/>
        </w:rPr>
        <w:t xml:space="preserve">toàn xã hội </w:t>
      </w:r>
      <w:r w:rsidRPr="00B42611">
        <w:rPr>
          <w:color w:val="000000"/>
        </w:rPr>
        <w:t xml:space="preserve">không phải do thành phần kinh tế ngoài Nhà nước thực </w:t>
      </w:r>
      <w:r w:rsidRPr="00B42611">
        <w:rPr>
          <w:bCs/>
          <w:color w:val="000000"/>
        </w:rPr>
        <w:t xml:space="preserve">hiện </w:t>
      </w:r>
      <w:r w:rsidRPr="00B42611">
        <w:rPr>
          <w:color w:val="000000"/>
        </w:rPr>
        <w:t xml:space="preserve">chiếm bao </w:t>
      </w:r>
      <w:r w:rsidRPr="00B42611">
        <w:rPr>
          <w:bCs/>
          <w:color w:val="000000"/>
        </w:rPr>
        <w:t xml:space="preserve">nhiêu % trong tổng vốn đầu </w:t>
      </w:r>
      <w:r w:rsidRPr="00B42611">
        <w:rPr>
          <w:color w:val="000000"/>
        </w:rPr>
        <w:t xml:space="preserve">tư </w:t>
      </w:r>
      <w:r w:rsidRPr="00B42611">
        <w:rPr>
          <w:bCs/>
          <w:color w:val="000000"/>
        </w:rPr>
        <w:t xml:space="preserve">phát triển </w:t>
      </w:r>
      <w:r w:rsidRPr="00B42611">
        <w:rPr>
          <w:color w:val="000000"/>
        </w:rPr>
        <w:t xml:space="preserve">toàn xã </w:t>
      </w:r>
      <w:r w:rsidRPr="00B42611">
        <w:rPr>
          <w:bCs/>
          <w:color w:val="000000"/>
        </w:rPr>
        <w:t xml:space="preserve">hội </w:t>
      </w:r>
      <w:r w:rsidRPr="00B42611">
        <w:rPr>
          <w:color w:val="000000"/>
        </w:rPr>
        <w:t>của cả nước năm 202</w:t>
      </w:r>
      <w:r>
        <w:rPr>
          <w:color w:val="000000"/>
        </w:rPr>
        <w:t>4</w:t>
      </w:r>
      <w:r w:rsidRPr="00B42611">
        <w:rPr>
          <w:color w:val="000000"/>
        </w:rPr>
        <w:t xml:space="preserve"> </w:t>
      </w:r>
      <w:r w:rsidRPr="0041084E">
        <w:rPr>
          <w:i/>
          <w:iCs/>
          <w:color w:val="000000"/>
        </w:rPr>
        <w:t xml:space="preserve">(làm tròn kết quả </w:t>
      </w:r>
      <w:r w:rsidRPr="0041084E">
        <w:rPr>
          <w:bCs/>
          <w:i/>
          <w:iCs/>
          <w:color w:val="000000"/>
        </w:rPr>
        <w:t xml:space="preserve">đến 1 số </w:t>
      </w:r>
      <w:r w:rsidRPr="0041084E">
        <w:rPr>
          <w:i/>
          <w:iCs/>
          <w:color w:val="000000"/>
        </w:rPr>
        <w:t xml:space="preserve">hàng thập </w:t>
      </w:r>
      <w:r w:rsidRPr="0041084E">
        <w:rPr>
          <w:bCs/>
          <w:i/>
          <w:iCs/>
          <w:color w:val="000000"/>
        </w:rPr>
        <w:t>phân)</w:t>
      </w:r>
      <w:r w:rsidRPr="0041084E">
        <w:rPr>
          <w:i/>
          <w:iCs/>
          <w:color w:val="000000"/>
        </w:rPr>
        <w:t>? </w:t>
      </w:r>
    </w:p>
    <w:p w14:paraId="77DAB896" w14:textId="77777777" w:rsidR="00AC6CB9" w:rsidRPr="00B42611" w:rsidRDefault="00AC6CB9" w:rsidP="00AC6CB9">
      <w:pPr>
        <w:pStyle w:val="Normal23"/>
        <w:rPr>
          <w:b/>
        </w:rPr>
      </w:pPr>
      <w:r w:rsidRPr="00B42611">
        <w:rPr>
          <w:b/>
        </w:rPr>
        <w:t>Đáp án</w:t>
      </w:r>
      <w:r w:rsidRPr="00B42611">
        <w:rPr>
          <w:b/>
          <w:lang w:val="vi-VN"/>
        </w:rPr>
        <w:t>:</w:t>
      </w:r>
      <w:r w:rsidRPr="00B42611">
        <w:rPr>
          <w:b/>
        </w:rPr>
        <w:t xml:space="preserve"> 44,1</w:t>
      </w:r>
    </w:p>
    <w:p w14:paraId="1CE84F66" w14:textId="77777777" w:rsidR="00AC6CB9" w:rsidRPr="00B42611" w:rsidRDefault="00AC6CB9" w:rsidP="00AC6CB9">
      <w:bookmarkStart w:id="2" w:name="_Hlk210589971"/>
      <w:r w:rsidRPr="00B42611">
        <w:rPr>
          <w:b/>
        </w:rPr>
        <w:t xml:space="preserve">Câu 6. </w:t>
      </w:r>
      <w:r w:rsidRPr="00B42611">
        <w:rPr>
          <w:rFonts w:eastAsia="Calibri"/>
          <w:iCs/>
        </w:rPr>
        <w:t>Năm 2024, tổng GDP nước ta là 11.511,9</w:t>
      </w:r>
      <w:r w:rsidRPr="00B42611">
        <w:rPr>
          <w:rFonts w:eastAsia="Calibri"/>
          <w:b/>
          <w:bCs/>
          <w:iCs/>
        </w:rPr>
        <w:t xml:space="preserve"> </w:t>
      </w:r>
      <w:r w:rsidRPr="00B42611">
        <w:rPr>
          <w:rFonts w:eastAsia="Calibri"/>
          <w:iCs/>
        </w:rPr>
        <w:t>nghìn tỉ đồng, trong đó GDP của dịch vụ chiếm 42,3%. Tính giá trị GDP của ngành còn lại</w:t>
      </w:r>
      <w:r w:rsidRPr="00B42611">
        <w:t xml:space="preserve">? </w:t>
      </w:r>
      <w:r w:rsidRPr="0041084E">
        <w:rPr>
          <w:i/>
          <w:iCs/>
        </w:rPr>
        <w:t>(làm tròn kết quả đến hàng đơn vị của nghìn t</w:t>
      </w:r>
      <w:r>
        <w:rPr>
          <w:i/>
          <w:iCs/>
        </w:rPr>
        <w:t>ỉ</w:t>
      </w:r>
      <w:r w:rsidRPr="0041084E">
        <w:rPr>
          <w:i/>
          <w:iCs/>
        </w:rPr>
        <w:t xml:space="preserve"> đồng)</w:t>
      </w:r>
    </w:p>
    <w:p w14:paraId="173ACE1B" w14:textId="77777777" w:rsidR="00AC6CB9" w:rsidRPr="00B42611" w:rsidRDefault="00AC6CB9" w:rsidP="00AC6CB9">
      <w:pPr>
        <w:jc w:val="both"/>
        <w:rPr>
          <w:b/>
        </w:rPr>
      </w:pPr>
      <w:r w:rsidRPr="00B42611">
        <w:rPr>
          <w:b/>
          <w:bCs/>
        </w:rPr>
        <w:t>Đáp án: 6639</w:t>
      </w:r>
    </w:p>
    <w:bookmarkEnd w:id="2"/>
    <w:p w14:paraId="46019150" w14:textId="77777777" w:rsidR="00AC6CB9" w:rsidRPr="00B42611" w:rsidRDefault="00AC6CB9" w:rsidP="00AC6CB9">
      <w:pPr>
        <w:pStyle w:val="Normal23"/>
      </w:pPr>
    </w:p>
    <w:p w14:paraId="71564742" w14:textId="15F6DB88" w:rsidR="00737E19" w:rsidRDefault="00AC6CB9" w:rsidP="00EE2D4E">
      <w:pPr>
        <w:pStyle w:val="Normal0"/>
        <w:ind w:left="992"/>
        <w:contextualSpacing/>
        <w:jc w:val="center"/>
        <w:rPr>
          <w:rFonts w:ascii="Times New Roman" w:hAnsi="Times New Roman"/>
          <w:b/>
          <w:sz w:val="24"/>
          <w:szCs w:val="22"/>
          <w:lang w:eastAsia="en-US"/>
        </w:rPr>
      </w:pPr>
      <w:r>
        <w:rPr>
          <w:rFonts w:ascii="Times New Roman" w:hAnsi="Times New Roman"/>
          <w:b/>
          <w:sz w:val="24"/>
          <w:szCs w:val="22"/>
          <w:lang w:eastAsia="en-US"/>
        </w:rPr>
        <w:t>………………………Hết………………………</w:t>
      </w:r>
    </w:p>
    <w:p w14:paraId="15F8B52D" w14:textId="77777777" w:rsidR="00737E19" w:rsidRDefault="00737E19" w:rsidP="000C3921">
      <w:pPr>
        <w:pStyle w:val="Normal0"/>
        <w:ind w:left="992"/>
        <w:contextualSpacing/>
        <w:jc w:val="both"/>
        <w:rPr>
          <w:rFonts w:ascii="Times New Roman" w:hAnsi="Times New Roman"/>
          <w:b/>
          <w:sz w:val="24"/>
          <w:szCs w:val="22"/>
          <w:lang w:eastAsia="en-US"/>
        </w:rPr>
      </w:pPr>
    </w:p>
    <w:p w14:paraId="014B3F1E" w14:textId="77777777" w:rsidR="00737E19" w:rsidRDefault="00737E19" w:rsidP="000C3921">
      <w:pPr>
        <w:pStyle w:val="Normal0"/>
        <w:ind w:left="992"/>
        <w:contextualSpacing/>
        <w:jc w:val="both"/>
        <w:rPr>
          <w:rFonts w:ascii="Times New Roman" w:hAnsi="Times New Roman"/>
          <w:b/>
          <w:sz w:val="24"/>
          <w:szCs w:val="22"/>
          <w:lang w:eastAsia="en-US"/>
        </w:rPr>
      </w:pPr>
    </w:p>
    <w:p w14:paraId="3EC1051D" w14:textId="77777777" w:rsidR="00737E19" w:rsidRDefault="00737E19" w:rsidP="000C3921">
      <w:pPr>
        <w:pStyle w:val="Normal0"/>
        <w:ind w:left="992"/>
        <w:contextualSpacing/>
        <w:jc w:val="both"/>
        <w:rPr>
          <w:rFonts w:ascii="Times New Roman" w:hAnsi="Times New Roman"/>
          <w:b/>
          <w:sz w:val="24"/>
          <w:szCs w:val="22"/>
          <w:lang w:eastAsia="en-US"/>
        </w:rPr>
      </w:pPr>
    </w:p>
    <w:p w14:paraId="0DEE119D" w14:textId="77777777" w:rsidR="00737E19" w:rsidRDefault="00737E19" w:rsidP="000C3921">
      <w:pPr>
        <w:pStyle w:val="Normal0"/>
        <w:ind w:left="992"/>
        <w:contextualSpacing/>
        <w:jc w:val="both"/>
        <w:rPr>
          <w:rFonts w:ascii="Times New Roman" w:hAnsi="Times New Roman"/>
          <w:b/>
          <w:sz w:val="24"/>
          <w:szCs w:val="22"/>
          <w:lang w:eastAsia="en-US"/>
        </w:rPr>
      </w:pPr>
    </w:p>
    <w:p w14:paraId="01267E71" w14:textId="77777777" w:rsidR="00737E19" w:rsidRDefault="00737E19" w:rsidP="000C3921">
      <w:pPr>
        <w:pStyle w:val="Normal0"/>
        <w:ind w:left="992"/>
        <w:contextualSpacing/>
        <w:jc w:val="both"/>
        <w:rPr>
          <w:rFonts w:ascii="Times New Roman" w:hAnsi="Times New Roman"/>
          <w:b/>
          <w:sz w:val="24"/>
          <w:szCs w:val="22"/>
          <w:lang w:eastAsia="en-US"/>
        </w:rPr>
      </w:pPr>
    </w:p>
    <w:p w14:paraId="3CCD76B0" w14:textId="77777777" w:rsidR="00737E19" w:rsidRDefault="00737E19" w:rsidP="000C3921">
      <w:pPr>
        <w:pStyle w:val="Normal0"/>
        <w:ind w:left="992"/>
        <w:contextualSpacing/>
        <w:jc w:val="both"/>
        <w:rPr>
          <w:rFonts w:ascii="Times New Roman" w:hAnsi="Times New Roman"/>
          <w:b/>
          <w:sz w:val="24"/>
          <w:szCs w:val="22"/>
          <w:lang w:eastAsia="en-US"/>
        </w:rPr>
      </w:pPr>
    </w:p>
    <w:p w14:paraId="314F1C46" w14:textId="77777777" w:rsidR="00737E19" w:rsidRDefault="00737E19" w:rsidP="000C3921">
      <w:pPr>
        <w:pStyle w:val="Normal0"/>
        <w:ind w:left="992"/>
        <w:contextualSpacing/>
        <w:jc w:val="both"/>
        <w:rPr>
          <w:rFonts w:ascii="Times New Roman" w:hAnsi="Times New Roman"/>
          <w:b/>
          <w:sz w:val="24"/>
          <w:szCs w:val="22"/>
          <w:lang w:eastAsia="en-US"/>
        </w:rPr>
      </w:pPr>
    </w:p>
    <w:p w14:paraId="42FC82AB" w14:textId="77777777" w:rsidR="00737E19" w:rsidRDefault="00737E19" w:rsidP="000C3921">
      <w:pPr>
        <w:pStyle w:val="Normal0"/>
        <w:ind w:left="992"/>
        <w:contextualSpacing/>
        <w:jc w:val="both"/>
        <w:rPr>
          <w:rFonts w:ascii="Times New Roman" w:hAnsi="Times New Roman"/>
          <w:b/>
          <w:sz w:val="24"/>
          <w:szCs w:val="22"/>
          <w:lang w:eastAsia="en-US"/>
        </w:rPr>
      </w:pPr>
    </w:p>
    <w:p w14:paraId="6C2DC0C5" w14:textId="77777777" w:rsidR="00737E19" w:rsidRDefault="00737E19" w:rsidP="000C3921">
      <w:pPr>
        <w:pStyle w:val="Normal0"/>
        <w:ind w:left="992"/>
        <w:contextualSpacing/>
        <w:jc w:val="both"/>
        <w:rPr>
          <w:rFonts w:ascii="Times New Roman" w:hAnsi="Times New Roman"/>
          <w:b/>
          <w:sz w:val="24"/>
          <w:szCs w:val="22"/>
          <w:lang w:eastAsia="en-US"/>
        </w:rPr>
      </w:pPr>
    </w:p>
    <w:p w14:paraId="32493FED" w14:textId="77777777" w:rsidR="00737E19" w:rsidRPr="000C3921" w:rsidRDefault="00737E19" w:rsidP="000C3921">
      <w:pPr>
        <w:pStyle w:val="Normal0"/>
        <w:ind w:left="992"/>
        <w:contextualSpacing/>
        <w:jc w:val="both"/>
        <w:rPr>
          <w:rFonts w:ascii="Times New Roman" w:hAnsi="Times New Roman"/>
          <w:b/>
          <w:sz w:val="24"/>
          <w:szCs w:val="22"/>
          <w:lang w:eastAsia="en-US"/>
        </w:rPr>
      </w:pPr>
    </w:p>
    <w:p w14:paraId="1336C932" w14:textId="76948400" w:rsidR="00C74EBC" w:rsidRPr="000C3921" w:rsidRDefault="00C74EBC" w:rsidP="000C3921">
      <w:pPr>
        <w:ind w:left="992"/>
        <w:jc w:val="center"/>
        <w:rPr>
          <w:b/>
          <w:i/>
          <w:szCs w:val="26"/>
        </w:rPr>
      </w:pPr>
    </w:p>
    <w:sectPr w:rsidR="00C74EBC" w:rsidRPr="000C3921" w:rsidSect="000C3921">
      <w:footerReference w:type="default" r:id="rId8"/>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E0B2" w14:textId="77777777" w:rsidR="00A86366" w:rsidRDefault="00A86366">
      <w:r>
        <w:separator/>
      </w:r>
    </w:p>
  </w:endnote>
  <w:endnote w:type="continuationSeparator" w:id="0">
    <w:p w14:paraId="31648E08" w14:textId="77777777" w:rsidR="00A86366" w:rsidRDefault="00A8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867F" w14:textId="65C8703C" w:rsidR="003F6F93" w:rsidRDefault="00000000">
    <w:pPr>
      <w:jc w:val="center"/>
      <w:rPr>
        <w:color w:val="000000"/>
      </w:rPr>
    </w:pPr>
    <w:r>
      <w:rPr>
        <w:noProof/>
      </w:rPr>
      <w:pict w14:anchorId="4B82990B">
        <v:shapetype id="_x0000_t202" coordsize="21600,21600" o:spt="202" path="m,l,21600r21600,l21600,xe">
          <v:stroke joinstyle="miter"/>
          <v:path gradientshapeok="t" o:connecttype="rect"/>
        </v:shapetype>
        <v:shape id="_x0000_s1025" type="#_x0000_t202" style="position:absolute;left:0;text-align:left;margin-left:415.8pt;margin-top:-5.5pt;width:123.5pt;height:21.75pt;z-index:1;mso-wrap-style:none;mso-position-horizontal-relative:text;mso-position-vertical-relative:text">
          <v:textbox style="mso-fit-shape-to-text:t">
            <w:txbxContent>
              <w:p w14:paraId="6C360BB1" w14:textId="4631AADE" w:rsidR="000C3921" w:rsidRPr="007A4B96" w:rsidRDefault="000C3921" w:rsidP="007A4B96">
                <w:pPr>
                  <w:jc w:val="center"/>
                  <w:rPr>
                    <w:color w:val="000000"/>
                  </w:rPr>
                </w:pPr>
                <w:r>
                  <w:rPr>
                    <w:color w:val="000000"/>
                  </w:rPr>
                  <w:t xml:space="preserve">Trang </w:t>
                </w:r>
                <w:r>
                  <w:rPr>
                    <w:color w:val="000000"/>
                  </w:rPr>
                  <w:fldChar w:fldCharType="begin"/>
                </w:r>
                <w:r>
                  <w:rPr>
                    <w:color w:val="000000"/>
                  </w:rPr>
                  <w:instrText>PAGE</w:instrText>
                </w:r>
                <w:r>
                  <w:rPr>
                    <w:color w:val="000000"/>
                  </w:rPr>
                  <w:fldChar w:fldCharType="separate"/>
                </w:r>
                <w:r w:rsidR="00113D76">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113D76">
                  <w:rPr>
                    <w:noProof/>
                    <w:color w:val="000000"/>
                  </w:rPr>
                  <w:t>1</w:t>
                </w:r>
                <w:r>
                  <w:rPr>
                    <w:color w:val="000000"/>
                  </w:rPr>
                  <w:fldChar w:fldCharType="end"/>
                </w:r>
                <w:r w:rsidR="00737E19">
                  <w:rPr>
                    <w:color w:val="000000"/>
                  </w:rPr>
                  <w:t xml:space="preserve"> - Mã đề 0001</w:t>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FD7EA" w14:textId="77777777" w:rsidR="00A86366" w:rsidRDefault="00A86366">
      <w:r>
        <w:separator/>
      </w:r>
    </w:p>
  </w:footnote>
  <w:footnote w:type="continuationSeparator" w:id="0">
    <w:p w14:paraId="3E53793D" w14:textId="77777777" w:rsidR="00A86366" w:rsidRDefault="00A86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82D4F"/>
    <w:multiLevelType w:val="hybridMultilevel"/>
    <w:tmpl w:val="C5AE1618"/>
    <w:lvl w:ilvl="0" w:tplc="E742844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FEE43CA"/>
    <w:multiLevelType w:val="hybridMultilevel"/>
    <w:tmpl w:val="B204C480"/>
    <w:lvl w:ilvl="0" w:tplc="FA02DEF2">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4961E44"/>
    <w:multiLevelType w:val="hybridMultilevel"/>
    <w:tmpl w:val="4860057A"/>
    <w:lvl w:ilvl="0" w:tplc="EB2825AE">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70164978">
    <w:abstractNumId w:val="2"/>
  </w:num>
  <w:num w:numId="2" w16cid:durableId="259991245">
    <w:abstractNumId w:val="0"/>
  </w:num>
  <w:num w:numId="3" w16cid:durableId="1537044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388"/>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6F93"/>
    <w:rsid w:val="0007469F"/>
    <w:rsid w:val="000C3921"/>
    <w:rsid w:val="0010647B"/>
    <w:rsid w:val="00113D76"/>
    <w:rsid w:val="00180627"/>
    <w:rsid w:val="00223D19"/>
    <w:rsid w:val="0023444D"/>
    <w:rsid w:val="002A03F5"/>
    <w:rsid w:val="003F6F93"/>
    <w:rsid w:val="00471610"/>
    <w:rsid w:val="004B0735"/>
    <w:rsid w:val="005040B0"/>
    <w:rsid w:val="005D1696"/>
    <w:rsid w:val="00737E19"/>
    <w:rsid w:val="00784277"/>
    <w:rsid w:val="00791E3E"/>
    <w:rsid w:val="007C17B2"/>
    <w:rsid w:val="007F2B06"/>
    <w:rsid w:val="00930AE6"/>
    <w:rsid w:val="00A86366"/>
    <w:rsid w:val="00AA2FD2"/>
    <w:rsid w:val="00AB1D87"/>
    <w:rsid w:val="00AB731F"/>
    <w:rsid w:val="00AC6CB9"/>
    <w:rsid w:val="00AD3BDE"/>
    <w:rsid w:val="00BD6372"/>
    <w:rsid w:val="00C6207D"/>
    <w:rsid w:val="00C74EBC"/>
    <w:rsid w:val="00CC2117"/>
    <w:rsid w:val="00CD1836"/>
    <w:rsid w:val="00CE2B60"/>
    <w:rsid w:val="00D8742D"/>
    <w:rsid w:val="00DF5165"/>
    <w:rsid w:val="00E75EAD"/>
    <w:rsid w:val="00EE2D4E"/>
    <w:rsid w:val="00F8624D"/>
    <w:rsid w:val="00FC718C"/>
  </w:rsids>
  <m:mathPr>
    <m:mathFont m:val="Cambria Math"/>
    <m:brkBin m:val="before"/>
    <m:brkBinSub m:val="--"/>
    <m:smallFrac m:val="0"/>
    <m:dispDef/>
    <m:lMargin m:val="0"/>
    <m:rMargin m:val="0"/>
    <m:defJc m:val="centerGroup"/>
    <m:wrapRight/>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8"/>
    <o:shapelayout v:ext="edit">
      <o:idmap v:ext="edit" data="2"/>
    </o:shapelayout>
  </w:shapeDefaults>
  <w:decimalSymbol w:val="."/>
  <w:listSeparator w:val=","/>
  <w14:docId w14:val="2C7309F1"/>
  <w15:docId w15:val="{D0AB6197-E7CA-4745-B79F-2230E1DA9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930AE6"/>
    <w:pPr>
      <w:keepNext/>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436E4A"/>
    <w:pPr>
      <w:widowControl w:val="0"/>
    </w:pPr>
    <w:rPr>
      <w:rFonts w:ascii="Arial" w:eastAsia="Arial" w:hAnsi="Arial"/>
      <w:lang w:eastAsia="ja-JP"/>
    </w:rPr>
  </w:style>
  <w:style w:type="paragraph" w:styleId="ListParagraph">
    <w:name w:val="List Paragraph"/>
    <w:basedOn w:val="Normal0"/>
    <w:link w:val="ListParagraphChar"/>
    <w:uiPriority w:val="34"/>
    <w:qFormat/>
    <w:rsid w:val="00152094"/>
    <w:pPr>
      <w:ind w:left="720"/>
      <w:contextualSpacing/>
    </w:pPr>
  </w:style>
  <w:style w:type="character" w:customStyle="1" w:styleId="ListParagraphChar">
    <w:name w:val="List Paragraph Char"/>
    <w:link w:val="ListParagraph"/>
    <w:uiPriority w:val="34"/>
    <w:qFormat/>
    <w:locked/>
    <w:rsid w:val="00F9639C"/>
  </w:style>
  <w:style w:type="paragraph" w:styleId="NoSpacing">
    <w:name w:val="No Spacing"/>
    <w:uiPriority w:val="1"/>
    <w:qFormat/>
    <w:rsid w:val="00A12180"/>
    <w:pPr>
      <w:widowControl w:val="0"/>
    </w:pPr>
    <w:rPr>
      <w:rFonts w:eastAsia="Arial" w:hint="eastAsia"/>
      <w:lang w:eastAsia="ja-JP"/>
    </w:rPr>
  </w:style>
  <w:style w:type="character" w:customStyle="1" w:styleId="YoungMixChar">
    <w:name w:val="YoungMix_Char"/>
    <w:rsid w:val="00AC6CB9"/>
    <w:rPr>
      <w:rFonts w:ascii="Times New Roman" w:hAnsi="Times New Roman"/>
      <w:sz w:val="24"/>
    </w:rPr>
  </w:style>
  <w:style w:type="paragraph" w:customStyle="1" w:styleId="Normal23">
    <w:name w:val="Normal_23"/>
    <w:qFormat/>
    <w:rsid w:val="00AC6CB9"/>
    <w:rPr>
      <w:sz w:val="24"/>
      <w:szCs w:val="24"/>
    </w:rPr>
  </w:style>
  <w:style w:type="paragraph" w:customStyle="1" w:styleId="TableParagraph">
    <w:name w:val="Table Paragraph"/>
    <w:basedOn w:val="Normal"/>
    <w:uiPriority w:val="1"/>
    <w:qFormat/>
    <w:rsid w:val="00AC6CB9"/>
    <w:pPr>
      <w:widowControl w:val="0"/>
      <w:ind w:firstLine="284"/>
      <w:jc w:val="both"/>
    </w:pPr>
    <w:rPr>
      <w:rFonts w:eastAsia="Arial"/>
      <w:sz w:val="22"/>
      <w:szCs w:val="22"/>
    </w:rPr>
  </w:style>
  <w:style w:type="character" w:customStyle="1" w:styleId="Heading3Char">
    <w:name w:val="Heading 3 Char"/>
    <w:link w:val="Heading3"/>
    <w:semiHidden/>
    <w:rsid w:val="00930AE6"/>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7FB7D-9EAA-4330-9964-CAB33D160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50</TotalTime>
  <Pages>5</Pages>
  <Words>2318</Words>
  <Characters>13218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Hương Lê</cp:lastModifiedBy>
  <cp:revision>33</cp:revision>
  <dcterms:created xsi:type="dcterms:W3CDTF">2016-09-26T10:48:00Z</dcterms:created>
  <dcterms:modified xsi:type="dcterms:W3CDTF">2025-10-09T01:29:00Z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